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4F698B4D"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w:t>
      </w:r>
      <w:r w:rsidR="00CD5DF9" w:rsidRPr="00010936">
        <w:rPr>
          <w:rFonts w:ascii="Arial" w:eastAsia="Times New Roman" w:hAnsi="Arial" w:cs="Arial"/>
          <w:b/>
          <w:sz w:val="24"/>
          <w:szCs w:val="24"/>
          <w:lang w:val="en-GB" w:eastAsia="en-US"/>
        </w:rPr>
        <w:t>1</w:t>
      </w:r>
      <w:r w:rsidR="00CD5DF9">
        <w:rPr>
          <w:rFonts w:ascii="Arial" w:eastAsia="Times New Roman" w:hAnsi="Arial" w:cs="Arial"/>
          <w:b/>
          <w:sz w:val="24"/>
          <w:szCs w:val="24"/>
          <w:lang w:val="en-GB" w:eastAsia="en-US"/>
        </w:rPr>
        <w:t>2</w:t>
      </w:r>
      <w:r w:rsidR="00530D98">
        <w:rPr>
          <w:rFonts w:ascii="Arial" w:eastAsia="Times New Roman" w:hAnsi="Arial" w:cs="Arial"/>
          <w:b/>
          <w:sz w:val="24"/>
          <w:szCs w:val="24"/>
          <w:lang w:val="en-GB" w:eastAsia="en-US"/>
        </w:rPr>
        <w:t>9</w:t>
      </w:r>
      <w:r w:rsidR="00C3257D">
        <w:rPr>
          <w:rFonts w:ascii="Arial" w:eastAsia="Times New Roman" w:hAnsi="Arial" w:cs="Arial"/>
          <w:b/>
          <w:sz w:val="24"/>
          <w:szCs w:val="24"/>
          <w:lang w:val="en-GB" w:eastAsia="en-US"/>
        </w:rPr>
        <w:t>bis</w:t>
      </w:r>
      <w:r w:rsidRPr="00010936">
        <w:rPr>
          <w:rFonts w:ascii="Arial" w:eastAsia="Times New Roman" w:hAnsi="Arial"/>
          <w:b/>
          <w:bCs/>
          <w:sz w:val="24"/>
          <w:szCs w:val="24"/>
          <w:lang w:val="en-GB" w:eastAsia="en-US"/>
        </w:rPr>
        <w:tab/>
      </w:r>
      <w:r w:rsidR="005030DD" w:rsidRPr="005030DD">
        <w:rPr>
          <w:rFonts w:ascii="Arial" w:eastAsia="Times New Roman" w:hAnsi="Arial"/>
          <w:b/>
          <w:bCs/>
          <w:i/>
          <w:sz w:val="24"/>
          <w:szCs w:val="24"/>
          <w:lang w:val="en-GB" w:eastAsia="en-US"/>
        </w:rPr>
        <w:t>R2-2502471</w:t>
      </w:r>
    </w:p>
    <w:p w14:paraId="7FD36BBA" w14:textId="49A136C3" w:rsidR="0083240D" w:rsidRPr="00557614" w:rsidRDefault="00C3257D" w:rsidP="0083240D">
      <w:pPr>
        <w:tabs>
          <w:tab w:val="left" w:pos="1985"/>
          <w:tab w:val="right" w:pos="9639"/>
        </w:tabs>
        <w:spacing w:after="0" w:line="240" w:lineRule="auto"/>
        <w:rPr>
          <w:rFonts w:ascii="Arial" w:eastAsia="Times New Roman" w:hAnsi="Arial" w:cs="Arial"/>
          <w:b/>
          <w:sz w:val="24"/>
          <w:szCs w:val="24"/>
          <w:lang w:val="en-GB" w:eastAsia="en-US"/>
        </w:rPr>
      </w:pPr>
      <w:r>
        <w:rPr>
          <w:rFonts w:ascii="Arial" w:eastAsia="Times New Roman" w:hAnsi="Arial" w:cs="Arial"/>
          <w:b/>
          <w:sz w:val="24"/>
          <w:szCs w:val="24"/>
          <w:lang w:val="en-GB" w:eastAsia="en-US"/>
        </w:rPr>
        <w:t>Wuhan</w:t>
      </w:r>
      <w:r w:rsidR="00D54E8F" w:rsidRPr="00D54E8F">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China</w:t>
      </w:r>
      <w:r w:rsidR="00D54E8F" w:rsidRPr="00D54E8F">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April</w:t>
      </w:r>
      <w:r w:rsidR="00D54E8F" w:rsidRPr="00D54E8F">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0</w:t>
      </w:r>
      <w:r w:rsidR="00530D98">
        <w:rPr>
          <w:rFonts w:ascii="Arial" w:eastAsia="Times New Roman" w:hAnsi="Arial" w:cs="Arial"/>
          <w:b/>
          <w:sz w:val="24"/>
          <w:szCs w:val="24"/>
          <w:lang w:val="en-GB" w:eastAsia="en-US"/>
        </w:rPr>
        <w:t>7</w:t>
      </w:r>
      <w:r w:rsidR="00D54E8F" w:rsidRPr="007F4838">
        <w:rPr>
          <w:rFonts w:ascii="Arial" w:eastAsia="Times New Roman" w:hAnsi="Arial" w:cs="Arial"/>
          <w:b/>
          <w:sz w:val="24"/>
          <w:szCs w:val="24"/>
          <w:vertAlign w:val="superscript"/>
          <w:lang w:val="en-GB" w:eastAsia="en-US"/>
        </w:rPr>
        <w:t>th</w:t>
      </w:r>
      <w:r w:rsidR="00D54E8F" w:rsidRPr="00D54E8F">
        <w:rPr>
          <w:rFonts w:ascii="Arial" w:eastAsia="Times New Roman" w:hAnsi="Arial" w:cs="Arial"/>
          <w:b/>
          <w:sz w:val="24"/>
          <w:szCs w:val="24"/>
          <w:lang w:val="en-GB" w:eastAsia="en-US"/>
        </w:rPr>
        <w:t xml:space="preserve"> – </w:t>
      </w:r>
      <w:r w:rsidR="0096758C">
        <w:rPr>
          <w:rFonts w:ascii="Arial" w:eastAsia="Times New Roman" w:hAnsi="Arial" w:cs="Arial"/>
          <w:b/>
          <w:sz w:val="24"/>
          <w:szCs w:val="24"/>
          <w:lang w:val="en-GB" w:eastAsia="en-US"/>
        </w:rPr>
        <w:t>11</w:t>
      </w:r>
      <w:proofErr w:type="spellStart"/>
      <w:r w:rsidR="0096758C">
        <w:rPr>
          <w:rFonts w:ascii="Arial" w:eastAsia="Times New Roman" w:hAnsi="Arial" w:cs="Arial"/>
          <w:b/>
          <w:sz w:val="24"/>
          <w:szCs w:val="24"/>
          <w:vertAlign w:val="superscript"/>
          <w:lang w:eastAsia="en-US"/>
        </w:rPr>
        <w:t>th</w:t>
      </w:r>
      <w:proofErr w:type="spellEnd"/>
      <w:r w:rsidR="00D54E8F" w:rsidRPr="00D54E8F">
        <w:rPr>
          <w:rFonts w:ascii="Arial" w:eastAsia="Times New Roman" w:hAnsi="Arial" w:cs="Arial"/>
          <w:b/>
          <w:sz w:val="24"/>
          <w:szCs w:val="24"/>
          <w:lang w:val="en-GB" w:eastAsia="en-US"/>
        </w:rPr>
        <w:t>,</w:t>
      </w:r>
      <w:r w:rsidR="00CD5DF9" w:rsidRPr="00CD5DF9">
        <w:rPr>
          <w:rFonts w:ascii="Arial" w:eastAsia="Times New Roman" w:hAnsi="Arial" w:cs="Arial"/>
          <w:b/>
          <w:sz w:val="24"/>
          <w:szCs w:val="24"/>
          <w:lang w:val="en-GB" w:eastAsia="en-US"/>
        </w:rPr>
        <w:t xml:space="preserve"> 202</w:t>
      </w:r>
      <w:r w:rsidR="00530D98">
        <w:rPr>
          <w:rFonts w:ascii="Arial" w:eastAsia="Times New Roman" w:hAnsi="Arial" w:cs="Arial"/>
          <w:b/>
          <w:sz w:val="24"/>
          <w:szCs w:val="24"/>
          <w:lang w:val="en-GB" w:eastAsia="en-US"/>
        </w:rPr>
        <w:t>5</w:t>
      </w:r>
    </w:p>
    <w:p w14:paraId="6CD8C537" w14:textId="77777777" w:rsidR="0083240D" w:rsidRPr="00530D98" w:rsidRDefault="0083240D" w:rsidP="00D54E8F">
      <w:pPr>
        <w:tabs>
          <w:tab w:val="left" w:pos="1985"/>
        </w:tabs>
        <w:overflowPunct/>
        <w:autoSpaceDE/>
        <w:autoSpaceDN/>
        <w:adjustRightInd/>
        <w:spacing w:line="240" w:lineRule="auto"/>
        <w:ind w:left="1985" w:hanging="1985"/>
        <w:jc w:val="left"/>
        <w:textAlignment w:val="auto"/>
        <w:rPr>
          <w:rFonts w:ascii="Arial" w:eastAsia="Times New Roman" w:hAnsi="Arial"/>
          <w:b/>
          <w:bCs/>
          <w:sz w:val="24"/>
          <w:lang w:val="en-GB"/>
        </w:rPr>
      </w:pPr>
      <w:bookmarkStart w:id="0" w:name="_GoBack"/>
      <w:bookmarkEnd w:id="0"/>
    </w:p>
    <w:p w14:paraId="5312B88E" w14:textId="74CE1CE2" w:rsidR="0083240D" w:rsidRPr="00250190" w:rsidRDefault="0083240D" w:rsidP="00D54E8F">
      <w:pPr>
        <w:tabs>
          <w:tab w:val="left" w:pos="1985"/>
        </w:tabs>
        <w:overflowPunct/>
        <w:autoSpaceDE/>
        <w:autoSpaceDN/>
        <w:adjustRightInd/>
        <w:spacing w:line="240" w:lineRule="auto"/>
        <w:ind w:left="1985" w:hanging="1985"/>
        <w:jc w:val="left"/>
        <w:textAlignment w:val="auto"/>
        <w:rPr>
          <w:rFonts w:ascii="Arial" w:eastAsia="MS Mincho" w:hAnsi="Arial" w:cs="Arial"/>
          <w:b/>
          <w:bCs/>
          <w:sz w:val="24"/>
          <w:lang w:val="en-GB"/>
        </w:rPr>
      </w:pPr>
      <w:r w:rsidRPr="00D54E8F">
        <w:rPr>
          <w:rFonts w:ascii="Arial" w:eastAsia="Times New Roman" w:hAnsi="Arial" w:cs="Arial"/>
          <w:b/>
          <w:bCs/>
          <w:sz w:val="24"/>
          <w:lang w:val="en-GB" w:eastAsia="en-US"/>
        </w:rPr>
        <w:t>Agenda</w:t>
      </w:r>
      <w:r w:rsidRPr="00202323">
        <w:rPr>
          <w:rFonts w:ascii="Arial" w:eastAsia="MS Mincho" w:hAnsi="Arial" w:cs="Arial"/>
          <w:b/>
          <w:bCs/>
          <w:sz w:val="24"/>
          <w:lang w:val="en-GB" w:eastAsia="en-US"/>
        </w:rPr>
        <w:t xml:space="preserve"> item:</w:t>
      </w:r>
      <w:r w:rsidRPr="00202323">
        <w:rPr>
          <w:rFonts w:ascii="Arial" w:eastAsia="MS Mincho" w:hAnsi="Arial" w:cs="Arial"/>
          <w:b/>
          <w:bCs/>
          <w:sz w:val="24"/>
          <w:lang w:val="en-GB" w:eastAsia="en-US"/>
        </w:rPr>
        <w:tab/>
      </w:r>
      <w:r>
        <w:rPr>
          <w:rFonts w:ascii="Arial" w:eastAsia="MS Mincho" w:hAnsi="Arial" w:cs="Arial"/>
          <w:b/>
          <w:bCs/>
          <w:sz w:val="24"/>
          <w:lang w:val="en-GB" w:eastAsia="en-US"/>
        </w:rPr>
        <w:t>8.4.</w:t>
      </w:r>
      <w:r w:rsidR="00353C3D">
        <w:rPr>
          <w:rFonts w:ascii="Arial" w:eastAsia="MS Mincho" w:hAnsi="Arial" w:cs="Arial"/>
          <w:b/>
          <w:bCs/>
          <w:sz w:val="24"/>
          <w:lang w:val="en-GB" w:eastAsia="en-US"/>
        </w:rPr>
        <w:t>4</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0C6DC71B"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9D058B">
        <w:rPr>
          <w:rFonts w:ascii="Arial" w:eastAsia="Times New Roman" w:hAnsi="Arial" w:cs="Arial"/>
          <w:b/>
          <w:bCs/>
          <w:sz w:val="24"/>
          <w:lang w:val="en-GB" w:eastAsia="en-US"/>
        </w:rPr>
        <w:t>Further d</w:t>
      </w:r>
      <w:r w:rsidRPr="00A646DC">
        <w:rPr>
          <w:rFonts w:ascii="Arial" w:eastAsia="Times New Roman" w:hAnsi="Arial" w:cs="Arial"/>
          <w:b/>
          <w:bCs/>
          <w:sz w:val="24"/>
          <w:lang w:val="en-GB" w:eastAsia="en-US"/>
        </w:rPr>
        <w:t>iscussion on LP-WUS for RRC_CONNECTED mode</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1AF99BD6" w14:textId="77777777" w:rsidR="0083240D" w:rsidRPr="008E5499"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4C34AEBC" w14:textId="06E9C610" w:rsidR="0083240D" w:rsidRPr="009C4FD3" w:rsidRDefault="0083240D" w:rsidP="00166684">
      <w:pPr>
        <w:spacing w:before="240" w:after="120" w:line="240" w:lineRule="auto"/>
        <w:rPr>
          <w:szCs w:val="22"/>
          <w:lang w:val="en-GB"/>
        </w:rPr>
      </w:pPr>
      <w:r w:rsidRPr="009C4FD3">
        <w:rPr>
          <w:szCs w:val="22"/>
          <w:lang w:val="en-GB"/>
        </w:rPr>
        <w:t xml:space="preserve">In this contribution, we </w:t>
      </w:r>
      <w:r w:rsidR="00693E48">
        <w:rPr>
          <w:szCs w:val="22"/>
          <w:lang w:val="en-GB"/>
        </w:rPr>
        <w:t xml:space="preserve">further </w:t>
      </w:r>
      <w:r w:rsidRPr="009C4FD3">
        <w:rPr>
          <w:szCs w:val="22"/>
          <w:lang w:val="en-GB"/>
        </w:rPr>
        <w:t xml:space="preserve">discuss </w:t>
      </w:r>
      <w:r w:rsidRPr="009C4FD3">
        <w:rPr>
          <w:rFonts w:hint="eastAsia"/>
          <w:szCs w:val="22"/>
          <w:lang w:val="en-GB"/>
        </w:rPr>
        <w:t>high</w:t>
      </w:r>
      <w:r>
        <w:rPr>
          <w:szCs w:val="22"/>
          <w:lang w:val="en-GB"/>
        </w:rPr>
        <w:t>er</w:t>
      </w:r>
      <w:r w:rsidRPr="009C4FD3">
        <w:rPr>
          <w:szCs w:val="22"/>
          <w:lang w:val="en-GB"/>
        </w:rPr>
        <w:t xml:space="preserve"> layer design for CONNECTED mode.</w:t>
      </w:r>
    </w:p>
    <w:p w14:paraId="1C203D56" w14:textId="77777777" w:rsidR="0083240D" w:rsidRDefault="0083240D" w:rsidP="008561C8">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2" w:name="OLE_LINK139"/>
      <w:bookmarkStart w:id="3" w:name="OLE_LINK140"/>
    </w:p>
    <w:p w14:paraId="4CB62A15" w14:textId="77777777" w:rsidR="003C74F8" w:rsidRPr="003C74F8" w:rsidRDefault="003C74F8" w:rsidP="008561C8">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6004D0EB" w14:textId="77777777" w:rsidR="003C74F8" w:rsidRPr="003C74F8" w:rsidRDefault="003C74F8" w:rsidP="008561C8">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1419DF09" w14:textId="11EBD17C" w:rsidR="00AE745D" w:rsidRDefault="008479D3" w:rsidP="008479D3">
      <w:pPr>
        <w:pStyle w:val="2"/>
        <w:numPr>
          <w:ilvl w:val="1"/>
          <w:numId w:val="2"/>
        </w:numPr>
      </w:pPr>
      <w:r w:rsidRPr="00AE745D">
        <w:t>Configuration for LP-WUS</w:t>
      </w:r>
    </w:p>
    <w:p w14:paraId="717B2026" w14:textId="14786A8B" w:rsidR="003D65FD" w:rsidRDefault="0057799D" w:rsidP="00AE745D">
      <w:pPr>
        <w:spacing w:line="240" w:lineRule="auto"/>
        <w:rPr>
          <w:rFonts w:eastAsiaTheme="minorEastAsia"/>
        </w:rPr>
      </w:pPr>
      <w:r>
        <w:rPr>
          <w:rFonts w:eastAsiaTheme="minorEastAsia"/>
        </w:rPr>
        <w:t>R</w:t>
      </w:r>
      <w:r w:rsidR="00FB127F">
        <w:rPr>
          <w:rFonts w:eastAsiaTheme="minorEastAsia"/>
        </w:rPr>
        <w:t xml:space="preserve">egarding the issue </w:t>
      </w:r>
      <w:r>
        <w:rPr>
          <w:rFonts w:eastAsiaTheme="minorEastAsia"/>
        </w:rPr>
        <w:t xml:space="preserve">of </w:t>
      </w:r>
      <w:r w:rsidR="00FB127F">
        <w:rPr>
          <w:rFonts w:eastAsiaTheme="minorEastAsia"/>
        </w:rPr>
        <w:t>h</w:t>
      </w:r>
      <w:r w:rsidR="007F58CB">
        <w:rPr>
          <w:rFonts w:eastAsiaTheme="minorEastAsia" w:hint="eastAsia"/>
        </w:rPr>
        <w:t>ow</w:t>
      </w:r>
      <w:r w:rsidR="007F58CB">
        <w:rPr>
          <w:rFonts w:eastAsiaTheme="minorEastAsia"/>
        </w:rPr>
        <w:t xml:space="preserve"> the NW provide</w:t>
      </w:r>
      <w:r>
        <w:rPr>
          <w:rFonts w:eastAsiaTheme="minorEastAsia"/>
        </w:rPr>
        <w:t>s</w:t>
      </w:r>
      <w:r w:rsidR="007F58CB">
        <w:rPr>
          <w:rFonts w:eastAsiaTheme="minorEastAsia"/>
        </w:rPr>
        <w:t xml:space="preserve"> the configuration to the UE, it can rely on the </w:t>
      </w:r>
      <w:r w:rsidR="003D65FD">
        <w:rPr>
          <w:rFonts w:eastAsiaTheme="minorEastAsia"/>
        </w:rPr>
        <w:t xml:space="preserve">existing </w:t>
      </w:r>
      <w:r w:rsidR="007F58CB">
        <w:rPr>
          <w:rFonts w:eastAsiaTheme="minorEastAsia"/>
        </w:rPr>
        <w:t xml:space="preserve">RRC measurement report. For example, the NW configures </w:t>
      </w:r>
      <w:r>
        <w:rPr>
          <w:rFonts w:eastAsiaTheme="minorEastAsia"/>
        </w:rPr>
        <w:t xml:space="preserve">the </w:t>
      </w:r>
      <w:r w:rsidR="007F58CB">
        <w:rPr>
          <w:rFonts w:eastAsiaTheme="minorEastAsia"/>
        </w:rPr>
        <w:t xml:space="preserve">UE to report measurement results based on some events and </w:t>
      </w:r>
      <w:r w:rsidRPr="007F58CB">
        <w:rPr>
          <w:rFonts w:eastAsiaTheme="minorEastAsia"/>
        </w:rPr>
        <w:t>periodic</w:t>
      </w:r>
      <w:r>
        <w:rPr>
          <w:rFonts w:eastAsiaTheme="minorEastAsia"/>
        </w:rPr>
        <w:t>ity</w:t>
      </w:r>
      <w:r w:rsidR="007F58CB">
        <w:rPr>
          <w:rFonts w:eastAsiaTheme="minorEastAsia"/>
        </w:rPr>
        <w:t xml:space="preserve">, </w:t>
      </w:r>
      <w:r>
        <w:rPr>
          <w:rFonts w:eastAsiaTheme="minorEastAsia"/>
        </w:rPr>
        <w:t xml:space="preserve">then </w:t>
      </w:r>
      <w:r w:rsidR="007F58CB">
        <w:rPr>
          <w:rFonts w:eastAsiaTheme="minorEastAsia"/>
        </w:rPr>
        <w:t xml:space="preserve">the NW can know whether it is suitable for </w:t>
      </w:r>
      <w:r>
        <w:rPr>
          <w:rFonts w:eastAsiaTheme="minorEastAsia"/>
        </w:rPr>
        <w:t xml:space="preserve">the </w:t>
      </w:r>
      <w:r w:rsidR="007F58CB">
        <w:rPr>
          <w:rFonts w:eastAsiaTheme="minorEastAsia"/>
        </w:rPr>
        <w:t>UE to start us</w:t>
      </w:r>
      <w:r w:rsidR="008C471D">
        <w:rPr>
          <w:rFonts w:eastAsiaTheme="minorEastAsia"/>
        </w:rPr>
        <w:t>ing</w:t>
      </w:r>
      <w:r w:rsidR="007F58CB">
        <w:rPr>
          <w:rFonts w:eastAsiaTheme="minorEastAsia"/>
        </w:rPr>
        <w:t xml:space="preserve"> LP-WUS</w:t>
      </w:r>
      <w:r>
        <w:rPr>
          <w:rFonts w:eastAsiaTheme="minorEastAsia"/>
        </w:rPr>
        <w:t xml:space="preserve"> functionality</w:t>
      </w:r>
      <w:r w:rsidR="00652A3A">
        <w:rPr>
          <w:rFonts w:eastAsiaTheme="minorEastAsia"/>
        </w:rPr>
        <w:t xml:space="preserve">, e.g. the NW finds that the measurement result is good enough, or the change of the measurement result is small enough, the NW can configure </w:t>
      </w:r>
      <w:r w:rsidR="00053B37">
        <w:rPr>
          <w:rFonts w:eastAsiaTheme="minorEastAsia"/>
        </w:rPr>
        <w:t xml:space="preserve">the </w:t>
      </w:r>
      <w:r w:rsidR="00652A3A">
        <w:rPr>
          <w:rFonts w:eastAsiaTheme="minorEastAsia"/>
        </w:rPr>
        <w:t>UE to use LP-WUS</w:t>
      </w:r>
      <w:r w:rsidR="007F58CB">
        <w:rPr>
          <w:rFonts w:eastAsiaTheme="minorEastAsia"/>
        </w:rPr>
        <w:t>. However, the NW only knows the measurement results from MR</w:t>
      </w:r>
      <w:r w:rsidR="009D4068">
        <w:rPr>
          <w:rFonts w:eastAsiaTheme="minorEastAsia"/>
        </w:rPr>
        <w:t xml:space="preserve">. Sometimes even when the measurement result from MR is good, the link quality of LR can be bad due to </w:t>
      </w:r>
      <w:r w:rsidR="00E478CE">
        <w:rPr>
          <w:rFonts w:eastAsiaTheme="minorEastAsia"/>
        </w:rPr>
        <w:t>the we</w:t>
      </w:r>
      <w:r w:rsidR="00E478CE" w:rsidRPr="00E478CE">
        <w:rPr>
          <w:rFonts w:eastAsiaTheme="minorEastAsia"/>
        </w:rPr>
        <w:t>ak</w:t>
      </w:r>
      <w:r w:rsidR="00E478CE">
        <w:rPr>
          <w:rFonts w:eastAsiaTheme="minorEastAsia"/>
        </w:rPr>
        <w:t>er</w:t>
      </w:r>
      <w:r w:rsidR="00E478CE" w:rsidRPr="00E478CE">
        <w:rPr>
          <w:rFonts w:eastAsiaTheme="minorEastAsia"/>
        </w:rPr>
        <w:t xml:space="preserve"> </w:t>
      </w:r>
      <w:r w:rsidR="00E478CE">
        <w:rPr>
          <w:rFonts w:eastAsiaTheme="minorEastAsia"/>
        </w:rPr>
        <w:t>t</w:t>
      </w:r>
      <w:r w:rsidR="00E478CE" w:rsidRPr="00E478CE">
        <w:rPr>
          <w:rFonts w:eastAsiaTheme="minorEastAsia"/>
        </w:rPr>
        <w:t>olerance</w:t>
      </w:r>
      <w:r w:rsidR="00E478CE">
        <w:rPr>
          <w:rFonts w:eastAsiaTheme="minorEastAsia"/>
        </w:rPr>
        <w:t xml:space="preserve"> for </w:t>
      </w:r>
      <w:r w:rsidR="00E478CE" w:rsidRPr="00E478CE">
        <w:rPr>
          <w:rFonts w:eastAsiaTheme="minorEastAsia"/>
        </w:rPr>
        <w:t>adjacent-channel interference</w:t>
      </w:r>
      <w:r w:rsidR="00E478CE">
        <w:rPr>
          <w:rFonts w:eastAsiaTheme="minorEastAsia"/>
        </w:rPr>
        <w:t xml:space="preserve"> for LR</w:t>
      </w:r>
      <w:r w:rsidR="0072366F">
        <w:rPr>
          <w:rFonts w:eastAsiaTheme="minorEastAsia"/>
        </w:rPr>
        <w:t>.</w:t>
      </w:r>
    </w:p>
    <w:p w14:paraId="17172DE8" w14:textId="4B73FE8F" w:rsidR="003D65FD" w:rsidRDefault="003D65FD" w:rsidP="00AE745D">
      <w:pPr>
        <w:spacing w:line="240" w:lineRule="auto"/>
        <w:rPr>
          <w:rFonts w:eastAsiaTheme="minorEastAsia"/>
        </w:rPr>
      </w:pPr>
      <w:r>
        <w:rPr>
          <w:rFonts w:eastAsiaTheme="minorEastAsia"/>
          <w:b/>
        </w:rPr>
        <w:t>Observation</w:t>
      </w:r>
      <w:r w:rsidRPr="00523189">
        <w:rPr>
          <w:rFonts w:eastAsiaTheme="minorEastAsia"/>
          <w:b/>
        </w:rPr>
        <w:t xml:space="preserve"> </w:t>
      </w:r>
      <w:r>
        <w:rPr>
          <w:rFonts w:eastAsiaTheme="minorEastAsia"/>
          <w:b/>
        </w:rPr>
        <w:t>1</w:t>
      </w:r>
      <w:r w:rsidRPr="00523189">
        <w:rPr>
          <w:rFonts w:eastAsiaTheme="minorEastAsia"/>
          <w:b/>
        </w:rPr>
        <w:t>:</w:t>
      </w:r>
      <w:r>
        <w:rPr>
          <w:rFonts w:eastAsiaTheme="minorEastAsia"/>
          <w:b/>
        </w:rPr>
        <w:t xml:space="preserve"> T</w:t>
      </w:r>
      <w:r w:rsidRPr="003D65FD">
        <w:rPr>
          <w:rFonts w:eastAsiaTheme="minorEastAsia"/>
          <w:b/>
        </w:rPr>
        <w:t>he NW only knows the measurement results from MR</w:t>
      </w:r>
      <w:r>
        <w:rPr>
          <w:rFonts w:eastAsiaTheme="minorEastAsia"/>
          <w:b/>
        </w:rPr>
        <w:t xml:space="preserve"> based on </w:t>
      </w:r>
      <w:r w:rsidRPr="003D65FD">
        <w:rPr>
          <w:rFonts w:eastAsiaTheme="minorEastAsia"/>
          <w:b/>
        </w:rPr>
        <w:t>existing RRC measurement report. Sometimes even when the measurement result from MR is good, the link quality of LR can be bad due to the weaker tolerance for adjacent-channel interference for LR</w:t>
      </w:r>
      <w:r>
        <w:rPr>
          <w:rFonts w:eastAsiaTheme="minorEastAsia"/>
          <w:b/>
        </w:rPr>
        <w:t>.</w:t>
      </w:r>
    </w:p>
    <w:p w14:paraId="7435E331" w14:textId="2355EB9E" w:rsidR="007F58CB" w:rsidRDefault="0072366F" w:rsidP="00AE745D">
      <w:pPr>
        <w:spacing w:line="240" w:lineRule="auto"/>
        <w:rPr>
          <w:rFonts w:eastAsiaTheme="minorEastAsia"/>
        </w:rPr>
      </w:pPr>
      <w:r>
        <w:rPr>
          <w:rFonts w:eastAsiaTheme="minorEastAsia"/>
        </w:rPr>
        <w:t xml:space="preserve">In this case, </w:t>
      </w:r>
      <w:r w:rsidR="00053B37">
        <w:rPr>
          <w:rFonts w:eastAsiaTheme="minorEastAsia"/>
        </w:rPr>
        <w:t xml:space="preserve">the </w:t>
      </w:r>
      <w:r w:rsidR="00D904AC">
        <w:rPr>
          <w:rFonts w:eastAsiaTheme="minorEastAsia"/>
        </w:rPr>
        <w:t xml:space="preserve">UE can inform the NW to stop using LP-WUS since the UE knows the link quality of LR, and also indicate whether the LP-WUS can be used again if it finds that the LR link quality is good enough. For example, </w:t>
      </w:r>
      <w:r w:rsidR="00053B37">
        <w:rPr>
          <w:rFonts w:eastAsiaTheme="minorEastAsia"/>
        </w:rPr>
        <w:t xml:space="preserve">the </w:t>
      </w:r>
      <w:r w:rsidR="00BD06E9">
        <w:rPr>
          <w:rFonts w:eastAsiaTheme="minorEastAsia"/>
        </w:rPr>
        <w:t>UE is monitoring LP-WUS and measure</w:t>
      </w:r>
      <w:r w:rsidR="00914172">
        <w:rPr>
          <w:rFonts w:eastAsiaTheme="minorEastAsia"/>
        </w:rPr>
        <w:t>s</w:t>
      </w:r>
      <w:r w:rsidR="00BD06E9">
        <w:rPr>
          <w:rFonts w:eastAsiaTheme="minorEastAsia"/>
        </w:rPr>
        <w:t xml:space="preserve"> LP-SS/SSB by LR, once it finds that the LR link quality is not good enough, the UE switches to MR and </w:t>
      </w:r>
      <w:r w:rsidR="00A01A3A">
        <w:rPr>
          <w:rFonts w:eastAsiaTheme="minorEastAsia"/>
        </w:rPr>
        <w:t>sends assistance information to</w:t>
      </w:r>
      <w:r w:rsidR="00BD06E9">
        <w:rPr>
          <w:rFonts w:eastAsiaTheme="minorEastAsia"/>
        </w:rPr>
        <w:t xml:space="preserve"> the NW to disable the LP-WUS.</w:t>
      </w:r>
      <w:r w:rsidR="00640D87">
        <w:rPr>
          <w:rFonts w:eastAsiaTheme="minorEastAsia"/>
        </w:rPr>
        <w:t xml:space="preserve"> How the UE determines the LR link quality is not good enough</w:t>
      </w:r>
      <w:r w:rsidR="00BD2913">
        <w:rPr>
          <w:rFonts w:eastAsiaTheme="minorEastAsia"/>
        </w:rPr>
        <w:t xml:space="preserve"> and sends the assistance information</w:t>
      </w:r>
      <w:r w:rsidR="00640D87">
        <w:rPr>
          <w:rFonts w:eastAsiaTheme="minorEastAsia"/>
        </w:rPr>
        <w:t xml:space="preserve">, it can be up to UE implementation without configuring additional </w:t>
      </w:r>
      <w:r w:rsidR="004C30F9">
        <w:rPr>
          <w:rFonts w:eastAsiaTheme="minorEastAsia"/>
        </w:rPr>
        <w:t>conditions/</w:t>
      </w:r>
      <w:r w:rsidR="00640D87">
        <w:rPr>
          <w:rFonts w:eastAsiaTheme="minorEastAsia"/>
        </w:rPr>
        <w:t>thresholds.</w:t>
      </w:r>
    </w:p>
    <w:p w14:paraId="1F8C0755" w14:textId="4E3F1EDD" w:rsidR="004C30F9" w:rsidRDefault="00D904AC" w:rsidP="00AE745D">
      <w:pPr>
        <w:spacing w:line="240" w:lineRule="auto"/>
        <w:rPr>
          <w:rFonts w:eastAsiaTheme="minorEastAsia"/>
          <w:b/>
        </w:rPr>
      </w:pPr>
      <w:r w:rsidRPr="00523189">
        <w:rPr>
          <w:rFonts w:eastAsiaTheme="minorEastAsia"/>
          <w:b/>
        </w:rPr>
        <w:t xml:space="preserve">Proposal </w:t>
      </w:r>
      <w:r w:rsidR="003B7401">
        <w:rPr>
          <w:rFonts w:eastAsiaTheme="minorEastAsia"/>
          <w:b/>
        </w:rPr>
        <w:t>1</w:t>
      </w:r>
      <w:r w:rsidRPr="00523189">
        <w:rPr>
          <w:rFonts w:eastAsiaTheme="minorEastAsia"/>
          <w:b/>
        </w:rPr>
        <w:t>:</w:t>
      </w:r>
      <w:r w:rsidR="005548E4">
        <w:rPr>
          <w:rFonts w:eastAsiaTheme="minorEastAsia"/>
          <w:b/>
        </w:rPr>
        <w:t xml:space="preserve"> </w:t>
      </w:r>
      <w:r w:rsidR="006125A6">
        <w:rPr>
          <w:rFonts w:eastAsiaTheme="minorEastAsia"/>
          <w:b/>
        </w:rPr>
        <w:t xml:space="preserve">UE can send assistance information to the network indicating to disable the LP-WUS </w:t>
      </w:r>
      <w:r w:rsidR="00E11DCD" w:rsidRPr="00E11DCD">
        <w:rPr>
          <w:rFonts w:eastAsiaTheme="minorEastAsia"/>
          <w:b/>
        </w:rPr>
        <w:t xml:space="preserve">functionality </w:t>
      </w:r>
      <w:r w:rsidR="006125A6">
        <w:rPr>
          <w:rFonts w:eastAsiaTheme="minorEastAsia"/>
          <w:b/>
        </w:rPr>
        <w:t xml:space="preserve">or </w:t>
      </w:r>
      <w:r w:rsidR="006125A6" w:rsidRPr="006125A6">
        <w:rPr>
          <w:rFonts w:eastAsiaTheme="minorEastAsia"/>
          <w:b/>
        </w:rPr>
        <w:t xml:space="preserve">whether the LP-WUS can be </w:t>
      </w:r>
      <w:r w:rsidR="006125A6">
        <w:rPr>
          <w:rFonts w:eastAsiaTheme="minorEastAsia"/>
          <w:b/>
        </w:rPr>
        <w:t>enabled</w:t>
      </w:r>
      <w:r w:rsidR="006125A6" w:rsidRPr="006125A6">
        <w:rPr>
          <w:rFonts w:eastAsiaTheme="minorEastAsia"/>
          <w:b/>
        </w:rPr>
        <w:t xml:space="preserve"> again</w:t>
      </w:r>
      <w:r w:rsidR="006125A6">
        <w:rPr>
          <w:rFonts w:eastAsiaTheme="minorEastAsia"/>
          <w:b/>
        </w:rPr>
        <w:t>.</w:t>
      </w:r>
    </w:p>
    <w:p w14:paraId="58AF8E79" w14:textId="17630EE5" w:rsidR="00BD2913" w:rsidRPr="0072366F" w:rsidRDefault="004C30F9" w:rsidP="00AE745D">
      <w:pPr>
        <w:spacing w:line="240" w:lineRule="auto"/>
        <w:rPr>
          <w:rFonts w:eastAsiaTheme="minorEastAsia"/>
        </w:rPr>
      </w:pPr>
      <w:r w:rsidRPr="00523189">
        <w:rPr>
          <w:rFonts w:eastAsiaTheme="minorEastAsia"/>
          <w:b/>
        </w:rPr>
        <w:t xml:space="preserve">Proposal </w:t>
      </w:r>
      <w:r>
        <w:rPr>
          <w:rFonts w:eastAsiaTheme="minorEastAsia"/>
          <w:b/>
        </w:rPr>
        <w:t>2</w:t>
      </w:r>
      <w:r w:rsidRPr="00523189">
        <w:rPr>
          <w:rFonts w:eastAsiaTheme="minorEastAsia"/>
          <w:b/>
        </w:rPr>
        <w:t>:</w:t>
      </w:r>
      <w:r>
        <w:rPr>
          <w:rFonts w:eastAsiaTheme="minorEastAsia"/>
          <w:b/>
        </w:rPr>
        <w:t xml:space="preserve"> </w:t>
      </w:r>
      <w:r w:rsidR="00BD2913">
        <w:rPr>
          <w:rFonts w:eastAsiaTheme="minorEastAsia"/>
          <w:b/>
        </w:rPr>
        <w:t xml:space="preserve">When to send the </w:t>
      </w:r>
      <w:proofErr w:type="gramStart"/>
      <w:r w:rsidR="00BD2913">
        <w:rPr>
          <w:rFonts w:eastAsiaTheme="minorEastAsia"/>
          <w:b/>
        </w:rPr>
        <w:t>assistance</w:t>
      </w:r>
      <w:proofErr w:type="gramEnd"/>
      <w:r w:rsidR="00BD2913">
        <w:rPr>
          <w:rFonts w:eastAsiaTheme="minorEastAsia"/>
          <w:b/>
        </w:rPr>
        <w:t xml:space="preserve"> information is up to UE implementation</w:t>
      </w:r>
      <w:r>
        <w:rPr>
          <w:rFonts w:eastAsiaTheme="minorEastAsia"/>
          <w:b/>
        </w:rPr>
        <w:t>, without additional configuration to the UE</w:t>
      </w:r>
      <w:r w:rsidR="00BD2913">
        <w:rPr>
          <w:rFonts w:eastAsiaTheme="minorEastAsia"/>
          <w:b/>
        </w:rPr>
        <w:t>.</w:t>
      </w:r>
    </w:p>
    <w:p w14:paraId="3B46BE23" w14:textId="7D2F5FC2" w:rsidR="002E34A2" w:rsidRDefault="006125A6" w:rsidP="00AE745D">
      <w:pPr>
        <w:spacing w:line="240" w:lineRule="auto"/>
        <w:rPr>
          <w:rFonts w:eastAsiaTheme="minorEastAsia"/>
        </w:rPr>
      </w:pPr>
      <w:r>
        <w:rPr>
          <w:rFonts w:eastAsiaTheme="minorEastAsia"/>
        </w:rPr>
        <w:lastRenderedPageBreak/>
        <w:t xml:space="preserve">After the NW provides the LP-WUS configuration to the UE by RRC signaling, </w:t>
      </w:r>
      <w:r w:rsidR="00620A04">
        <w:rPr>
          <w:rFonts w:eastAsiaTheme="minorEastAsia"/>
        </w:rPr>
        <w:t xml:space="preserve">the </w:t>
      </w:r>
      <w:r>
        <w:rPr>
          <w:rFonts w:eastAsiaTheme="minorEastAsia"/>
        </w:rPr>
        <w:t>UE considers the LP-WUS is enabled and start</w:t>
      </w:r>
      <w:r w:rsidR="008C471D">
        <w:rPr>
          <w:rFonts w:eastAsiaTheme="minorEastAsia"/>
        </w:rPr>
        <w:t>s</w:t>
      </w:r>
      <w:r>
        <w:rPr>
          <w:rFonts w:eastAsiaTheme="minorEastAsia"/>
        </w:rPr>
        <w:t xml:space="preserve"> to use the LP-WUS function</w:t>
      </w:r>
      <w:r w:rsidR="00620A04">
        <w:rPr>
          <w:rFonts w:eastAsiaTheme="minorEastAsia"/>
        </w:rPr>
        <w:t>ality</w:t>
      </w:r>
      <w:r>
        <w:rPr>
          <w:rFonts w:eastAsiaTheme="minorEastAsia"/>
        </w:rPr>
        <w:t>.</w:t>
      </w:r>
      <w:r w:rsidR="00363504">
        <w:rPr>
          <w:rFonts w:eastAsiaTheme="minorEastAsia"/>
        </w:rPr>
        <w:t xml:space="preserve"> </w:t>
      </w:r>
      <w:r w:rsidR="002E34A2">
        <w:rPr>
          <w:rFonts w:eastAsiaTheme="minorEastAsia"/>
        </w:rPr>
        <w:t>Separate a</w:t>
      </w:r>
      <w:r w:rsidR="002E34A2" w:rsidRPr="002E34A2">
        <w:rPr>
          <w:rFonts w:eastAsiaTheme="minorEastAsia"/>
        </w:rPr>
        <w:t>ctivation/deactivation</w:t>
      </w:r>
      <w:r w:rsidR="002E34A2">
        <w:rPr>
          <w:rFonts w:eastAsiaTheme="minorEastAsia"/>
        </w:rPr>
        <w:t xml:space="preserve"> signaling, e.g., L1/L2 signaling is not needed</w:t>
      </w:r>
      <w:r w:rsidR="00B00E01">
        <w:rPr>
          <w:rFonts w:eastAsiaTheme="minorEastAsia"/>
        </w:rPr>
        <w:t>, since it won’t change dynamically.</w:t>
      </w:r>
    </w:p>
    <w:p w14:paraId="48CF4927" w14:textId="48BEAB5C" w:rsidR="00B00E01" w:rsidRPr="0072366F" w:rsidRDefault="00B00E01" w:rsidP="00B00E01">
      <w:pPr>
        <w:spacing w:line="240" w:lineRule="auto"/>
        <w:rPr>
          <w:rFonts w:eastAsiaTheme="minorEastAsia"/>
        </w:rPr>
      </w:pPr>
      <w:r w:rsidRPr="00523189">
        <w:rPr>
          <w:rFonts w:eastAsiaTheme="minorEastAsia"/>
          <w:b/>
        </w:rPr>
        <w:t xml:space="preserve">Proposal </w:t>
      </w:r>
      <w:r>
        <w:rPr>
          <w:rFonts w:eastAsiaTheme="minorEastAsia"/>
          <w:b/>
        </w:rPr>
        <w:t>3</w:t>
      </w:r>
      <w:r w:rsidRPr="00523189">
        <w:rPr>
          <w:rFonts w:eastAsiaTheme="minorEastAsia"/>
          <w:b/>
        </w:rPr>
        <w:t>:</w:t>
      </w:r>
      <w:r>
        <w:rPr>
          <w:rFonts w:eastAsiaTheme="minorEastAsia"/>
          <w:b/>
        </w:rPr>
        <w:t xml:space="preserve"> T</w:t>
      </w:r>
      <w:r w:rsidRPr="00B00E01">
        <w:rPr>
          <w:rFonts w:eastAsiaTheme="minorEastAsia"/>
          <w:b/>
        </w:rPr>
        <w:t>he UE considers the LP-WUS is enabled and starts to use the LP-WUS functionality</w:t>
      </w:r>
      <w:r>
        <w:rPr>
          <w:rFonts w:eastAsiaTheme="minorEastAsia"/>
          <w:b/>
        </w:rPr>
        <w:t xml:space="preserve"> after receiv</w:t>
      </w:r>
      <w:r w:rsidR="009D787D">
        <w:rPr>
          <w:rFonts w:eastAsiaTheme="minorEastAsia"/>
          <w:b/>
        </w:rPr>
        <w:t>ing</w:t>
      </w:r>
      <w:r>
        <w:rPr>
          <w:rFonts w:eastAsiaTheme="minorEastAsia"/>
          <w:b/>
        </w:rPr>
        <w:t xml:space="preserve"> </w:t>
      </w:r>
      <w:r w:rsidRPr="00B00E01">
        <w:rPr>
          <w:rFonts w:eastAsiaTheme="minorEastAsia"/>
          <w:b/>
        </w:rPr>
        <w:t>LP-WUS configuration by RRC signaling</w:t>
      </w:r>
      <w:r>
        <w:rPr>
          <w:rFonts w:eastAsiaTheme="minorEastAsia"/>
          <w:b/>
        </w:rPr>
        <w:t>.</w:t>
      </w:r>
      <w:r w:rsidRPr="00B00E01">
        <w:t xml:space="preserve"> </w:t>
      </w:r>
      <w:r w:rsidRPr="00B00E01">
        <w:rPr>
          <w:rFonts w:eastAsiaTheme="minorEastAsia"/>
          <w:b/>
        </w:rPr>
        <w:t>Separate activation/deactivation signaling</w:t>
      </w:r>
      <w:r>
        <w:rPr>
          <w:rFonts w:eastAsiaTheme="minorEastAsia"/>
          <w:b/>
        </w:rPr>
        <w:t xml:space="preserve"> is not supported.</w:t>
      </w:r>
    </w:p>
    <w:p w14:paraId="6D673F41" w14:textId="05A45E46" w:rsidR="006125A6" w:rsidRDefault="00832F89" w:rsidP="00AE745D">
      <w:pPr>
        <w:spacing w:line="240" w:lineRule="auto"/>
        <w:rPr>
          <w:rFonts w:eastAsiaTheme="minorEastAsia"/>
        </w:rPr>
      </w:pPr>
      <w:r>
        <w:rPr>
          <w:rFonts w:eastAsiaTheme="minorEastAsia"/>
        </w:rPr>
        <w:t xml:space="preserve">We understand </w:t>
      </w:r>
      <w:r w:rsidR="00C22237">
        <w:rPr>
          <w:rFonts w:eastAsiaTheme="minorEastAsia"/>
        </w:rPr>
        <w:t xml:space="preserve">enabling </w:t>
      </w:r>
      <w:r w:rsidRPr="00C50F0F">
        <w:rPr>
          <w:rFonts w:eastAsiaTheme="minorEastAsia"/>
        </w:rPr>
        <w:t>LP-WUS functionality</w:t>
      </w:r>
      <w:r>
        <w:rPr>
          <w:rFonts w:eastAsiaTheme="minorEastAsia"/>
        </w:rPr>
        <w:t xml:space="preserve"> </w:t>
      </w:r>
      <w:r w:rsidR="00C22237">
        <w:rPr>
          <w:rFonts w:eastAsiaTheme="minorEastAsia"/>
        </w:rPr>
        <w:t>does not mean UE monitors</w:t>
      </w:r>
      <w:r>
        <w:rPr>
          <w:rFonts w:eastAsiaTheme="minorEastAsia"/>
        </w:rPr>
        <w:t xml:space="preserve"> LP-WUS. Once the </w:t>
      </w:r>
      <w:r w:rsidRPr="00C50F0F">
        <w:rPr>
          <w:rFonts w:eastAsiaTheme="minorEastAsia"/>
        </w:rPr>
        <w:t>LP-WUS functionality</w:t>
      </w:r>
      <w:r>
        <w:rPr>
          <w:rFonts w:eastAsiaTheme="minorEastAsia"/>
        </w:rPr>
        <w:t xml:space="preserve"> is enabled, UE can monitor LP-WUS (i.e., outside C-DRX active time), or UE </w:t>
      </w:r>
      <w:r w:rsidR="00C22237">
        <w:rPr>
          <w:rFonts w:eastAsiaTheme="minorEastAsia"/>
        </w:rPr>
        <w:t>does</w:t>
      </w:r>
      <w:r>
        <w:rPr>
          <w:rFonts w:eastAsiaTheme="minorEastAsia"/>
        </w:rPr>
        <w:t xml:space="preserve"> not monitor LP-WUS but monitors PDCCH (i.e., during C-DRX active time). Thus</w:t>
      </w:r>
      <w:r w:rsidR="00363504">
        <w:rPr>
          <w:rFonts w:eastAsiaTheme="minorEastAsia"/>
        </w:rPr>
        <w:t xml:space="preserve">, one issue </w:t>
      </w:r>
      <w:r w:rsidR="00620A04">
        <w:rPr>
          <w:rFonts w:eastAsiaTheme="minorEastAsia"/>
        </w:rPr>
        <w:t xml:space="preserve">that </w:t>
      </w:r>
      <w:r w:rsidR="00363504">
        <w:rPr>
          <w:rFonts w:eastAsiaTheme="minorEastAsia"/>
        </w:rPr>
        <w:t xml:space="preserve">needs discussion is whether the UE starts LP-WUS monitoring once </w:t>
      </w:r>
      <w:r w:rsidR="00620A04">
        <w:rPr>
          <w:rFonts w:eastAsiaTheme="minorEastAsia"/>
        </w:rPr>
        <w:t xml:space="preserve">it </w:t>
      </w:r>
      <w:r w:rsidR="00363504">
        <w:rPr>
          <w:rFonts w:eastAsiaTheme="minorEastAsia"/>
        </w:rPr>
        <w:t>receives the LP-WUS configuration.</w:t>
      </w:r>
    </w:p>
    <w:p w14:paraId="748DC1B9" w14:textId="2EB307AA" w:rsidR="00832F89" w:rsidRDefault="00832F89" w:rsidP="00832F89">
      <w:pPr>
        <w:spacing w:line="240" w:lineRule="auto"/>
        <w:rPr>
          <w:rFonts w:eastAsiaTheme="minorEastAsia"/>
        </w:rPr>
      </w:pPr>
      <w:r>
        <w:rPr>
          <w:rFonts w:eastAsiaTheme="minorEastAsia"/>
          <w:b/>
        </w:rPr>
        <w:t>Observation</w:t>
      </w:r>
      <w:r w:rsidRPr="00523189">
        <w:rPr>
          <w:rFonts w:eastAsiaTheme="minorEastAsia"/>
          <w:b/>
        </w:rPr>
        <w:t xml:space="preserve"> </w:t>
      </w:r>
      <w:r>
        <w:rPr>
          <w:rFonts w:eastAsiaTheme="minorEastAsia"/>
          <w:b/>
        </w:rPr>
        <w:t>2</w:t>
      </w:r>
      <w:r w:rsidRPr="00523189">
        <w:rPr>
          <w:rFonts w:eastAsiaTheme="minorEastAsia"/>
          <w:b/>
        </w:rPr>
        <w:t>:</w:t>
      </w:r>
      <w:r>
        <w:rPr>
          <w:rFonts w:eastAsiaTheme="minorEastAsia"/>
          <w:b/>
        </w:rPr>
        <w:t xml:space="preserve"> </w:t>
      </w:r>
      <w:r w:rsidR="00C22237">
        <w:rPr>
          <w:rFonts w:eastAsiaTheme="minorEastAsia"/>
          <w:b/>
        </w:rPr>
        <w:t xml:space="preserve">Enabling </w:t>
      </w:r>
      <w:r w:rsidRPr="00832F89">
        <w:rPr>
          <w:rFonts w:eastAsiaTheme="minorEastAsia"/>
          <w:b/>
        </w:rPr>
        <w:t xml:space="preserve">LP-WUS functionality </w:t>
      </w:r>
      <w:r w:rsidR="00C22237">
        <w:rPr>
          <w:rFonts w:eastAsiaTheme="minorEastAsia"/>
          <w:b/>
        </w:rPr>
        <w:t>does not imply UE monitors</w:t>
      </w:r>
      <w:r w:rsidRPr="00832F89">
        <w:rPr>
          <w:rFonts w:eastAsiaTheme="minorEastAsia"/>
          <w:b/>
        </w:rPr>
        <w:t xml:space="preserve"> LP-WUS. Once the LP-WUS functionality is enabled, UE can monitor LP-WUS (i.e., outside C-DRX active time), or UE </w:t>
      </w:r>
      <w:r w:rsidR="00C22237">
        <w:rPr>
          <w:rFonts w:eastAsiaTheme="minorEastAsia"/>
          <w:b/>
        </w:rPr>
        <w:t>does</w:t>
      </w:r>
      <w:r w:rsidRPr="00832F89">
        <w:rPr>
          <w:rFonts w:eastAsiaTheme="minorEastAsia"/>
          <w:b/>
        </w:rPr>
        <w:t xml:space="preserve"> not monitor LP-WUS but monitors PDCCH (i.e., during C-DRX active time).</w:t>
      </w:r>
    </w:p>
    <w:p w14:paraId="415AD573" w14:textId="37E6C7B6" w:rsidR="00AE745D" w:rsidRDefault="00786261" w:rsidP="00AE745D">
      <w:pPr>
        <w:spacing w:line="240" w:lineRule="auto"/>
        <w:rPr>
          <w:rFonts w:eastAsiaTheme="minorEastAsia"/>
        </w:rPr>
      </w:pPr>
      <w:r>
        <w:rPr>
          <w:rFonts w:eastAsiaTheme="minorEastAsia"/>
        </w:rPr>
        <w:t xml:space="preserve">One option is to start LP-WUS monitoring </w:t>
      </w:r>
      <w:r w:rsidR="00E176B5">
        <w:rPr>
          <w:rFonts w:eastAsiaTheme="minorEastAsia"/>
        </w:rPr>
        <w:t xml:space="preserve">immediately </w:t>
      </w:r>
      <w:r w:rsidR="00A47637">
        <w:rPr>
          <w:rFonts w:eastAsiaTheme="minorEastAsia"/>
        </w:rPr>
        <w:t>after receiving</w:t>
      </w:r>
      <w:r>
        <w:rPr>
          <w:rFonts w:eastAsiaTheme="minorEastAsia"/>
        </w:rPr>
        <w:t xml:space="preserve"> the LP-WUS configuration. </w:t>
      </w:r>
      <w:r w:rsidR="00E176B5">
        <w:rPr>
          <w:rFonts w:eastAsiaTheme="minorEastAsia"/>
        </w:rPr>
        <w:t xml:space="preserve">It seems like </w:t>
      </w:r>
      <w:r w:rsidR="00E176B5" w:rsidRPr="00E176B5">
        <w:rPr>
          <w:rFonts w:eastAsiaTheme="minorEastAsia"/>
        </w:rPr>
        <w:t>LP-WUS configuration</w:t>
      </w:r>
      <w:r w:rsidR="00E176B5">
        <w:rPr>
          <w:rFonts w:eastAsiaTheme="minorEastAsia"/>
        </w:rPr>
        <w:t xml:space="preserve"> can trigger the UE enter LP-WUS monitoring status. </w:t>
      </w:r>
      <w:r>
        <w:rPr>
          <w:rFonts w:eastAsiaTheme="minorEastAsia"/>
        </w:rPr>
        <w:t xml:space="preserve">However, </w:t>
      </w:r>
      <w:r w:rsidR="00AE745D">
        <w:rPr>
          <w:rFonts w:eastAsiaTheme="minorEastAsia"/>
        </w:rPr>
        <w:t>i</w:t>
      </w:r>
      <w:r w:rsidR="00AE745D">
        <w:rPr>
          <w:rFonts w:eastAsiaTheme="minorEastAsia" w:hint="eastAsia"/>
        </w:rPr>
        <w:t xml:space="preserve">f </w:t>
      </w:r>
      <w:r w:rsidR="00620A04">
        <w:rPr>
          <w:rFonts w:eastAsiaTheme="minorEastAsia"/>
        </w:rPr>
        <w:t xml:space="preserve">the </w:t>
      </w:r>
      <w:r w:rsidR="00AE745D">
        <w:rPr>
          <w:rFonts w:eastAsiaTheme="minorEastAsia" w:hint="eastAsia"/>
        </w:rPr>
        <w:t xml:space="preserve">UE </w:t>
      </w:r>
      <w:r w:rsidR="00AE745D">
        <w:rPr>
          <w:rFonts w:eastAsiaTheme="minorEastAsia"/>
        </w:rPr>
        <w:t xml:space="preserve">applies </w:t>
      </w:r>
      <w:r w:rsidR="00AE745D">
        <w:rPr>
          <w:rFonts w:eastAsiaTheme="minorEastAsia" w:hint="eastAsia"/>
        </w:rPr>
        <w:t>LP-WUS</w:t>
      </w:r>
      <w:r w:rsidR="00AE745D">
        <w:rPr>
          <w:rFonts w:eastAsiaTheme="minorEastAsia"/>
        </w:rPr>
        <w:t xml:space="preserve"> monitoring ahead of the NW</w:t>
      </w:r>
      <w:r w:rsidR="00AE745D">
        <w:t xml:space="preserve">, </w:t>
      </w:r>
      <w:r>
        <w:rPr>
          <w:rFonts w:eastAsiaTheme="minorEastAsia"/>
        </w:rPr>
        <w:t>ongoing</w:t>
      </w:r>
      <w:r w:rsidR="00AE745D" w:rsidRPr="00AC05E3">
        <w:rPr>
          <w:rFonts w:eastAsiaTheme="minorEastAsia"/>
        </w:rPr>
        <w:t xml:space="preserve"> services </w:t>
      </w:r>
      <w:r w:rsidR="00AE745D">
        <w:rPr>
          <w:rFonts w:eastAsiaTheme="minorEastAsia"/>
        </w:rPr>
        <w:t>from</w:t>
      </w:r>
      <w:r w:rsidR="00AE745D" w:rsidRPr="00AC05E3">
        <w:rPr>
          <w:rFonts w:eastAsiaTheme="minorEastAsia"/>
        </w:rPr>
        <w:t xml:space="preserve"> the </w:t>
      </w:r>
      <w:r w:rsidR="00AE745D">
        <w:rPr>
          <w:rFonts w:eastAsiaTheme="minorEastAsia"/>
        </w:rPr>
        <w:t>NW</w:t>
      </w:r>
      <w:r w:rsidR="00AE745D" w:rsidRPr="00AC05E3">
        <w:rPr>
          <w:rFonts w:eastAsiaTheme="minorEastAsia"/>
        </w:rPr>
        <w:t xml:space="preserve"> </w:t>
      </w:r>
      <w:r w:rsidR="00AE745D">
        <w:rPr>
          <w:rFonts w:eastAsiaTheme="minorEastAsia"/>
        </w:rPr>
        <w:t>may be</w:t>
      </w:r>
      <w:r w:rsidR="00AE745D" w:rsidRPr="00AC05E3">
        <w:rPr>
          <w:rFonts w:eastAsiaTheme="minorEastAsia"/>
        </w:rPr>
        <w:t xml:space="preserve"> affected</w:t>
      </w:r>
      <w:r>
        <w:rPr>
          <w:rFonts w:eastAsiaTheme="minorEastAsia"/>
        </w:rPr>
        <w:t xml:space="preserve"> which</w:t>
      </w:r>
      <w:r w:rsidR="00AE745D">
        <w:rPr>
          <w:rFonts w:eastAsiaTheme="minorEastAsia"/>
        </w:rPr>
        <w:t xml:space="preserve"> caus</w:t>
      </w:r>
      <w:r>
        <w:rPr>
          <w:rFonts w:eastAsiaTheme="minorEastAsia"/>
        </w:rPr>
        <w:t>es</w:t>
      </w:r>
      <w:r w:rsidR="00620A04">
        <w:rPr>
          <w:rFonts w:eastAsiaTheme="minorEastAsia"/>
        </w:rPr>
        <w:t xml:space="preserve"> </w:t>
      </w:r>
      <w:r w:rsidR="000B0153">
        <w:rPr>
          <w:rFonts w:eastAsiaTheme="minorEastAsia"/>
        </w:rPr>
        <w:t xml:space="preserve">data loss for </w:t>
      </w:r>
      <w:r w:rsidR="00620A04">
        <w:rPr>
          <w:rFonts w:eastAsiaTheme="minorEastAsia"/>
        </w:rPr>
        <w:t>the</w:t>
      </w:r>
      <w:r w:rsidR="00AE745D">
        <w:rPr>
          <w:rFonts w:eastAsiaTheme="minorEastAsia"/>
        </w:rPr>
        <w:t xml:space="preserve"> UE. On another hand, if t</w:t>
      </w:r>
      <w:r w:rsidR="00AE745D" w:rsidRPr="00AC05E3">
        <w:rPr>
          <w:rFonts w:eastAsiaTheme="minorEastAsia"/>
        </w:rPr>
        <w:t>he LP-WUS function</w:t>
      </w:r>
      <w:r w:rsidR="000B0153">
        <w:rPr>
          <w:rFonts w:eastAsiaTheme="minorEastAsia"/>
        </w:rPr>
        <w:t>ality</w:t>
      </w:r>
      <w:r w:rsidR="00AE745D" w:rsidRPr="00AC05E3">
        <w:rPr>
          <w:rFonts w:eastAsiaTheme="minorEastAsia"/>
        </w:rPr>
        <w:t xml:space="preserve"> takes effect on the </w:t>
      </w:r>
      <w:r w:rsidR="00AE745D">
        <w:rPr>
          <w:rFonts w:eastAsiaTheme="minorEastAsia"/>
        </w:rPr>
        <w:t xml:space="preserve">NW </w:t>
      </w:r>
      <w:r w:rsidR="00AE745D" w:rsidRPr="00AC05E3">
        <w:rPr>
          <w:rFonts w:eastAsiaTheme="minorEastAsia"/>
        </w:rPr>
        <w:t>before the UE</w:t>
      </w:r>
      <w:r w:rsidR="00AE745D">
        <w:rPr>
          <w:rFonts w:eastAsiaTheme="minorEastAsia"/>
        </w:rPr>
        <w:t xml:space="preserve">, UE may </w:t>
      </w:r>
      <w:r w:rsidR="00D22256">
        <w:rPr>
          <w:rFonts w:eastAsiaTheme="minorEastAsia"/>
        </w:rPr>
        <w:t xml:space="preserve">miss the LP-WUS which leads to LR/MR state mismatch between </w:t>
      </w:r>
      <w:r w:rsidR="00620A04">
        <w:rPr>
          <w:rFonts w:eastAsiaTheme="minorEastAsia"/>
        </w:rPr>
        <w:t xml:space="preserve">the </w:t>
      </w:r>
      <w:r w:rsidR="00D22256">
        <w:rPr>
          <w:rFonts w:eastAsiaTheme="minorEastAsia"/>
        </w:rPr>
        <w:t xml:space="preserve">UE and </w:t>
      </w:r>
      <w:r w:rsidR="00620A04">
        <w:rPr>
          <w:rFonts w:eastAsiaTheme="minorEastAsia"/>
        </w:rPr>
        <w:t xml:space="preserve">the </w:t>
      </w:r>
      <w:r w:rsidR="00D22256">
        <w:rPr>
          <w:rFonts w:eastAsiaTheme="minorEastAsia"/>
        </w:rPr>
        <w:t>NW</w:t>
      </w:r>
      <w:r w:rsidR="00AE745D">
        <w:rPr>
          <w:rFonts w:eastAsiaTheme="minorEastAsia"/>
        </w:rPr>
        <w:t xml:space="preserve">. Thus, it </w:t>
      </w:r>
      <w:r w:rsidR="00AE745D">
        <w:rPr>
          <w:rFonts w:eastAsiaTheme="minorEastAsia" w:hint="eastAsia"/>
        </w:rPr>
        <w:t>is</w:t>
      </w:r>
      <w:r w:rsidR="00AE745D">
        <w:rPr>
          <w:rFonts w:eastAsiaTheme="minorEastAsia"/>
        </w:rPr>
        <w:t xml:space="preserve"> </w:t>
      </w:r>
      <w:r w:rsidR="00AE745D">
        <w:rPr>
          <w:rFonts w:eastAsiaTheme="minorEastAsia" w:hint="eastAsia"/>
        </w:rPr>
        <w:t>beneficial</w:t>
      </w:r>
      <w:r w:rsidR="00AE745D">
        <w:rPr>
          <w:rFonts w:eastAsiaTheme="minorEastAsia"/>
        </w:rPr>
        <w:t xml:space="preserve"> that the UE</w:t>
      </w:r>
      <w:r w:rsidR="004C41D5">
        <w:rPr>
          <w:rFonts w:eastAsiaTheme="minorEastAsia"/>
        </w:rPr>
        <w:t xml:space="preserve"> and NW</w:t>
      </w:r>
      <w:r w:rsidR="00AE745D">
        <w:rPr>
          <w:rFonts w:eastAsiaTheme="minorEastAsia"/>
        </w:rPr>
        <w:t xml:space="preserve"> </w:t>
      </w:r>
      <w:r w:rsidR="00AE745D">
        <w:rPr>
          <w:rFonts w:eastAsiaTheme="minorEastAsia" w:hint="eastAsia"/>
        </w:rPr>
        <w:t>can</w:t>
      </w:r>
      <w:r w:rsidR="00AE745D">
        <w:rPr>
          <w:rFonts w:eastAsiaTheme="minorEastAsia"/>
        </w:rPr>
        <w:t xml:space="preserve"> </w:t>
      </w:r>
      <w:r w:rsidR="00AE745D">
        <w:rPr>
          <w:rFonts w:eastAsiaTheme="minorEastAsia" w:hint="eastAsia"/>
        </w:rPr>
        <w:t>align</w:t>
      </w:r>
      <w:r w:rsidR="00AE745D">
        <w:rPr>
          <w:rFonts w:eastAsiaTheme="minorEastAsia"/>
        </w:rPr>
        <w:t xml:space="preserve"> </w:t>
      </w:r>
      <w:r w:rsidR="00AE745D">
        <w:rPr>
          <w:rFonts w:eastAsiaTheme="minorEastAsia" w:hint="eastAsia"/>
        </w:rPr>
        <w:t>the</w:t>
      </w:r>
      <w:r w:rsidR="00AE745D">
        <w:rPr>
          <w:rFonts w:eastAsiaTheme="minorEastAsia"/>
        </w:rPr>
        <w:t xml:space="preserve"> </w:t>
      </w:r>
      <w:r w:rsidR="00AE745D">
        <w:rPr>
          <w:rFonts w:eastAsiaTheme="minorEastAsia" w:hint="eastAsia"/>
        </w:rPr>
        <w:t>start</w:t>
      </w:r>
      <w:r w:rsidR="00620A04">
        <w:rPr>
          <w:rFonts w:eastAsiaTheme="minorEastAsia"/>
        </w:rPr>
        <w:t>ing</w:t>
      </w:r>
      <w:r w:rsidR="00AE745D">
        <w:rPr>
          <w:rFonts w:eastAsiaTheme="minorEastAsia"/>
        </w:rPr>
        <w:t xml:space="preserve"> </w:t>
      </w:r>
      <w:r w:rsidR="00AE745D">
        <w:rPr>
          <w:rFonts w:eastAsiaTheme="minorEastAsia" w:hint="eastAsia"/>
        </w:rPr>
        <w:t>point</w:t>
      </w:r>
      <w:r w:rsidR="00AE745D">
        <w:rPr>
          <w:rFonts w:eastAsiaTheme="minorEastAsia"/>
        </w:rPr>
        <w:t xml:space="preserve"> </w:t>
      </w:r>
      <w:r w:rsidR="00AE745D">
        <w:rPr>
          <w:rFonts w:eastAsiaTheme="minorEastAsia" w:hint="eastAsia"/>
        </w:rPr>
        <w:t>for</w:t>
      </w:r>
      <w:r w:rsidR="00AE745D">
        <w:rPr>
          <w:rFonts w:eastAsiaTheme="minorEastAsia"/>
        </w:rPr>
        <w:t xml:space="preserve"> </w:t>
      </w:r>
      <w:r w:rsidR="00AE745D">
        <w:rPr>
          <w:rFonts w:eastAsiaTheme="minorEastAsia" w:hint="eastAsia"/>
        </w:rPr>
        <w:t>monitoring</w:t>
      </w:r>
      <w:r w:rsidR="00AE745D">
        <w:rPr>
          <w:rFonts w:eastAsiaTheme="minorEastAsia"/>
        </w:rPr>
        <w:t xml:space="preserve"> </w:t>
      </w:r>
      <w:r w:rsidR="00AE745D">
        <w:rPr>
          <w:rFonts w:eastAsiaTheme="minorEastAsia" w:hint="eastAsia"/>
        </w:rPr>
        <w:t>LP-WUS</w:t>
      </w:r>
      <w:r w:rsidR="00D22256">
        <w:rPr>
          <w:rFonts w:eastAsiaTheme="minorEastAsia"/>
        </w:rPr>
        <w:t xml:space="preserve">, e.g. </w:t>
      </w:r>
      <w:r w:rsidR="00620A04">
        <w:rPr>
          <w:rFonts w:eastAsiaTheme="minorEastAsia"/>
        </w:rPr>
        <w:t xml:space="preserve">the </w:t>
      </w:r>
      <w:r w:rsidR="00D22256">
        <w:rPr>
          <w:rFonts w:eastAsiaTheme="minorEastAsia"/>
        </w:rPr>
        <w:t xml:space="preserve">UE and </w:t>
      </w:r>
      <w:r w:rsidR="00620A04">
        <w:rPr>
          <w:rFonts w:eastAsiaTheme="minorEastAsia"/>
        </w:rPr>
        <w:t xml:space="preserve">the </w:t>
      </w:r>
      <w:r w:rsidR="00D22256">
        <w:rPr>
          <w:rFonts w:eastAsiaTheme="minorEastAsia"/>
        </w:rPr>
        <w:t>NW start LP-WUS monitoring after a time period after the UE sends RRC reconfiguration complete message.</w:t>
      </w:r>
    </w:p>
    <w:p w14:paraId="541B535C" w14:textId="69C506F0" w:rsidR="00D22256" w:rsidRDefault="00D22256" w:rsidP="00AE745D">
      <w:pPr>
        <w:spacing w:line="240" w:lineRule="auto"/>
        <w:rPr>
          <w:rFonts w:eastAsiaTheme="minorEastAsia"/>
        </w:rPr>
      </w:pPr>
      <w:r>
        <w:rPr>
          <w:rFonts w:eastAsiaTheme="minorEastAsia"/>
        </w:rPr>
        <w:t xml:space="preserve">Another option is to keep </w:t>
      </w:r>
      <w:r w:rsidR="005A54B0">
        <w:rPr>
          <w:rFonts w:eastAsiaTheme="minorEastAsia"/>
        </w:rPr>
        <w:t xml:space="preserve">the </w:t>
      </w:r>
      <w:r>
        <w:rPr>
          <w:rFonts w:eastAsiaTheme="minorEastAsia"/>
        </w:rPr>
        <w:t xml:space="preserve">UE stay in </w:t>
      </w:r>
      <w:r w:rsidR="00A4060C">
        <w:rPr>
          <w:rFonts w:eastAsiaTheme="minorEastAsia"/>
        </w:rPr>
        <w:t xml:space="preserve">C-DRX Active Time (i.e., using </w:t>
      </w:r>
      <w:r>
        <w:rPr>
          <w:rFonts w:eastAsiaTheme="minorEastAsia"/>
        </w:rPr>
        <w:t>MR</w:t>
      </w:r>
      <w:r w:rsidR="00A4060C">
        <w:rPr>
          <w:rFonts w:eastAsiaTheme="minorEastAsia"/>
        </w:rPr>
        <w:t>)</w:t>
      </w:r>
      <w:r>
        <w:rPr>
          <w:rFonts w:eastAsiaTheme="minorEastAsia"/>
        </w:rPr>
        <w:t xml:space="preserve"> after </w:t>
      </w:r>
      <w:r w:rsidR="00A47637">
        <w:rPr>
          <w:rFonts w:eastAsiaTheme="minorEastAsia"/>
        </w:rPr>
        <w:t xml:space="preserve">it </w:t>
      </w:r>
      <w:r>
        <w:rPr>
          <w:rFonts w:eastAsiaTheme="minorEastAsia"/>
        </w:rPr>
        <w:t>receives the LP-WUS configuration.</w:t>
      </w:r>
      <w:r w:rsidR="004C41D5">
        <w:rPr>
          <w:rFonts w:eastAsiaTheme="minorEastAsia"/>
        </w:rPr>
        <w:t xml:space="preserve"> As </w:t>
      </w:r>
      <w:r w:rsidR="005A54B0">
        <w:rPr>
          <w:rFonts w:eastAsiaTheme="minorEastAsia"/>
        </w:rPr>
        <w:t xml:space="preserve">the </w:t>
      </w:r>
      <w:r w:rsidR="004C41D5">
        <w:rPr>
          <w:rFonts w:eastAsiaTheme="minorEastAsia"/>
        </w:rPr>
        <w:t>UE receives RRC reconfiguration message and needs to receive PDCCH scheduling PUSCH for</w:t>
      </w:r>
      <w:r w:rsidR="004C41D5" w:rsidRPr="004C41D5">
        <w:rPr>
          <w:rFonts w:eastAsiaTheme="minorEastAsia"/>
        </w:rPr>
        <w:t xml:space="preserve"> </w:t>
      </w:r>
      <w:r w:rsidR="004C41D5">
        <w:rPr>
          <w:rFonts w:eastAsiaTheme="minorEastAsia"/>
        </w:rPr>
        <w:t xml:space="preserve">sending RRC reconfiguration complete message, </w:t>
      </w:r>
      <w:r w:rsidR="005A54B0">
        <w:rPr>
          <w:rFonts w:eastAsiaTheme="minorEastAsia"/>
        </w:rPr>
        <w:t xml:space="preserve">the </w:t>
      </w:r>
      <w:r w:rsidR="004C41D5">
        <w:rPr>
          <w:rFonts w:eastAsiaTheme="minorEastAsia"/>
        </w:rPr>
        <w:t xml:space="preserve">UE can naturally </w:t>
      </w:r>
      <w:r w:rsidR="00A31C2A">
        <w:rPr>
          <w:rFonts w:eastAsiaTheme="minorEastAsia"/>
        </w:rPr>
        <w:t xml:space="preserve">stay </w:t>
      </w:r>
      <w:r w:rsidR="004C41D5">
        <w:rPr>
          <w:rFonts w:eastAsiaTheme="minorEastAsia"/>
        </w:rPr>
        <w:t xml:space="preserve">in C-DRX Active Time. </w:t>
      </w:r>
      <w:r w:rsidR="004B0515">
        <w:rPr>
          <w:rFonts w:eastAsiaTheme="minorEastAsia"/>
        </w:rPr>
        <w:t>And t</w:t>
      </w:r>
      <w:r w:rsidR="004C41D5">
        <w:rPr>
          <w:rFonts w:eastAsiaTheme="minorEastAsia"/>
        </w:rPr>
        <w:t>here is no interruption</w:t>
      </w:r>
      <w:r w:rsidR="004B0515">
        <w:rPr>
          <w:rFonts w:eastAsiaTheme="minorEastAsia"/>
        </w:rPr>
        <w:t xml:space="preserve"> for ongoing service if any</w:t>
      </w:r>
      <w:r w:rsidR="004C41D5">
        <w:rPr>
          <w:rFonts w:eastAsiaTheme="minorEastAsia"/>
        </w:rPr>
        <w:t xml:space="preserve">. After the data transmission is finished and C-DRX Active Time ends, the UE goes back to LP-WUS monitoring </w:t>
      </w:r>
      <w:r w:rsidR="005E7CA7" w:rsidRPr="005E7CA7">
        <w:rPr>
          <w:rFonts w:eastAsiaTheme="minorEastAsia"/>
        </w:rPr>
        <w:t>according to the agreed UE’s behavior</w:t>
      </w:r>
      <w:r w:rsidR="004C41D5">
        <w:rPr>
          <w:rFonts w:eastAsiaTheme="minorEastAsia"/>
        </w:rPr>
        <w:t>.</w:t>
      </w:r>
    </w:p>
    <w:p w14:paraId="3A3820F7" w14:textId="3958717E" w:rsidR="00363504" w:rsidRDefault="00363504" w:rsidP="004345B7">
      <w:pPr>
        <w:spacing w:after="0" w:line="240" w:lineRule="auto"/>
        <w:rPr>
          <w:rFonts w:eastAsiaTheme="minorEastAsia"/>
          <w:b/>
        </w:rPr>
      </w:pPr>
      <w:r w:rsidRPr="00E40E82">
        <w:rPr>
          <w:rFonts w:eastAsiaTheme="minorEastAsia"/>
          <w:b/>
        </w:rPr>
        <w:t xml:space="preserve">Proposal </w:t>
      </w:r>
      <w:r w:rsidR="00E176B5">
        <w:rPr>
          <w:rFonts w:eastAsiaTheme="minorEastAsia"/>
          <w:b/>
        </w:rPr>
        <w:t>4</w:t>
      </w:r>
      <w:r w:rsidRPr="00E40E82">
        <w:rPr>
          <w:rFonts w:eastAsiaTheme="minorEastAsia"/>
          <w:b/>
        </w:rPr>
        <w:t>:</w:t>
      </w:r>
      <w:r>
        <w:rPr>
          <w:rFonts w:eastAsiaTheme="minorEastAsia"/>
          <w:b/>
        </w:rPr>
        <w:t xml:space="preserve"> RAN2 to further discuss the following alternatives:</w:t>
      </w:r>
    </w:p>
    <w:p w14:paraId="2E963263" w14:textId="57887358" w:rsidR="00363504" w:rsidRDefault="00363504" w:rsidP="004345B7">
      <w:pPr>
        <w:pStyle w:val="af6"/>
        <w:numPr>
          <w:ilvl w:val="0"/>
          <w:numId w:val="18"/>
        </w:numPr>
        <w:spacing w:after="0" w:line="240" w:lineRule="auto"/>
        <w:ind w:firstLineChars="0"/>
        <w:rPr>
          <w:rFonts w:eastAsiaTheme="minorEastAsia"/>
          <w:b/>
        </w:rPr>
      </w:pPr>
      <w:r>
        <w:rPr>
          <w:rFonts w:eastAsiaTheme="minorEastAsia"/>
          <w:b/>
        </w:rPr>
        <w:t xml:space="preserve">Alt1: </w:t>
      </w:r>
      <w:r w:rsidR="00813B96" w:rsidRPr="00813B96">
        <w:rPr>
          <w:rFonts w:eastAsiaTheme="minorEastAsia"/>
          <w:b/>
        </w:rPr>
        <w:t xml:space="preserve">UE starts LP-WUS monitoring </w:t>
      </w:r>
      <w:r w:rsidR="00AB4A3D" w:rsidRPr="00AB4A3D">
        <w:rPr>
          <w:rFonts w:eastAsiaTheme="minorEastAsia"/>
          <w:b/>
        </w:rPr>
        <w:t xml:space="preserve">immediately </w:t>
      </w:r>
      <w:r w:rsidR="000D02F8">
        <w:rPr>
          <w:rFonts w:eastAsiaTheme="minorEastAsia"/>
          <w:b/>
        </w:rPr>
        <w:t>after it</w:t>
      </w:r>
      <w:r w:rsidR="00A66F93">
        <w:rPr>
          <w:rFonts w:eastAsiaTheme="minorEastAsia"/>
          <w:b/>
        </w:rPr>
        <w:t xml:space="preserve"> </w:t>
      </w:r>
      <w:r w:rsidR="00813B96" w:rsidRPr="00813B96">
        <w:rPr>
          <w:rFonts w:eastAsiaTheme="minorEastAsia"/>
          <w:b/>
        </w:rPr>
        <w:t>receives the LP-WUS configuration</w:t>
      </w:r>
      <w:r w:rsidR="00813B96">
        <w:rPr>
          <w:rFonts w:eastAsiaTheme="minorEastAsia"/>
          <w:b/>
        </w:rPr>
        <w:t>, a</w:t>
      </w:r>
      <w:r w:rsidR="00813B96" w:rsidRPr="00E40E82">
        <w:rPr>
          <w:rFonts w:eastAsiaTheme="minorEastAsia"/>
          <w:b/>
        </w:rPr>
        <w:t>lignment of the start</w:t>
      </w:r>
      <w:r w:rsidR="00BD7CEA">
        <w:rPr>
          <w:rFonts w:eastAsiaTheme="minorEastAsia"/>
          <w:b/>
        </w:rPr>
        <w:t>ing</w:t>
      </w:r>
      <w:r w:rsidR="00813B96" w:rsidRPr="00E40E82">
        <w:rPr>
          <w:rFonts w:eastAsiaTheme="minorEastAsia"/>
          <w:b/>
        </w:rPr>
        <w:t xml:space="preserve"> point for LP-WUS monitoring </w:t>
      </w:r>
      <w:r w:rsidR="00813B96">
        <w:rPr>
          <w:rFonts w:eastAsiaTheme="minorEastAsia"/>
          <w:b/>
        </w:rPr>
        <w:t>needs</w:t>
      </w:r>
      <w:r w:rsidR="00813B96" w:rsidRPr="00E40E82">
        <w:rPr>
          <w:rFonts w:eastAsiaTheme="minorEastAsia"/>
          <w:b/>
        </w:rPr>
        <w:t xml:space="preserve"> </w:t>
      </w:r>
      <w:r w:rsidR="00BD7CEA">
        <w:rPr>
          <w:rFonts w:eastAsiaTheme="minorEastAsia"/>
          <w:b/>
        </w:rPr>
        <w:t xml:space="preserve">to be </w:t>
      </w:r>
      <w:r w:rsidR="00813B96" w:rsidRPr="00E40E82">
        <w:rPr>
          <w:rFonts w:eastAsiaTheme="minorEastAsia"/>
          <w:b/>
        </w:rPr>
        <w:t>further studied</w:t>
      </w:r>
      <w:r w:rsidR="00813B96">
        <w:rPr>
          <w:rFonts w:eastAsiaTheme="minorEastAsia"/>
          <w:b/>
        </w:rPr>
        <w:t>;</w:t>
      </w:r>
    </w:p>
    <w:p w14:paraId="56EED4A9" w14:textId="1E727201" w:rsidR="00AE745D" w:rsidRPr="00813B96" w:rsidRDefault="004C41D5" w:rsidP="0097410D">
      <w:pPr>
        <w:pStyle w:val="af6"/>
        <w:numPr>
          <w:ilvl w:val="0"/>
          <w:numId w:val="18"/>
        </w:numPr>
        <w:spacing w:line="240" w:lineRule="auto"/>
        <w:ind w:firstLineChars="0"/>
        <w:rPr>
          <w:rFonts w:eastAsiaTheme="minorEastAsia"/>
          <w:b/>
        </w:rPr>
      </w:pPr>
      <w:r>
        <w:rPr>
          <w:rFonts w:eastAsiaTheme="minorEastAsia" w:hint="eastAsia"/>
          <w:b/>
        </w:rPr>
        <w:t>A</w:t>
      </w:r>
      <w:r>
        <w:rPr>
          <w:rFonts w:eastAsiaTheme="minorEastAsia"/>
          <w:b/>
        </w:rPr>
        <w:t xml:space="preserve">lt2: </w:t>
      </w:r>
      <w:r w:rsidR="00944830" w:rsidRPr="00813B96">
        <w:rPr>
          <w:rFonts w:eastAsiaTheme="minorEastAsia"/>
          <w:b/>
        </w:rPr>
        <w:t xml:space="preserve">UE </w:t>
      </w:r>
      <w:r w:rsidR="00E86D12">
        <w:rPr>
          <w:rFonts w:eastAsiaTheme="minorEastAsia"/>
          <w:b/>
        </w:rPr>
        <w:t>stays</w:t>
      </w:r>
      <w:r w:rsidR="00E86D12" w:rsidRPr="00944830">
        <w:rPr>
          <w:rFonts w:eastAsiaTheme="minorEastAsia"/>
          <w:b/>
        </w:rPr>
        <w:t xml:space="preserve"> </w:t>
      </w:r>
      <w:r w:rsidR="00944830">
        <w:rPr>
          <w:rFonts w:eastAsiaTheme="minorEastAsia"/>
          <w:b/>
        </w:rPr>
        <w:t>in MR (</w:t>
      </w:r>
      <w:r w:rsidR="00944830" w:rsidRPr="00944830">
        <w:rPr>
          <w:rFonts w:eastAsiaTheme="minorEastAsia"/>
          <w:b/>
        </w:rPr>
        <w:t>C-DRX Active Time</w:t>
      </w:r>
      <w:r w:rsidR="00944830">
        <w:rPr>
          <w:rFonts w:eastAsiaTheme="minorEastAsia"/>
          <w:b/>
        </w:rPr>
        <w:t>) after</w:t>
      </w:r>
      <w:r w:rsidR="00944830" w:rsidRPr="00813B96">
        <w:rPr>
          <w:rFonts w:eastAsiaTheme="minorEastAsia"/>
          <w:b/>
        </w:rPr>
        <w:t xml:space="preserve"> </w:t>
      </w:r>
      <w:r w:rsidR="000D02F8">
        <w:rPr>
          <w:rFonts w:eastAsiaTheme="minorEastAsia"/>
          <w:b/>
        </w:rPr>
        <w:t xml:space="preserve">it </w:t>
      </w:r>
      <w:r w:rsidR="00944830" w:rsidRPr="00813B96">
        <w:rPr>
          <w:rFonts w:eastAsiaTheme="minorEastAsia"/>
          <w:b/>
        </w:rPr>
        <w:t>receives the LP-WUS configuration</w:t>
      </w:r>
      <w:r w:rsidR="005666EB">
        <w:rPr>
          <w:rFonts w:eastAsiaTheme="minorEastAsia"/>
          <w:b/>
        </w:rPr>
        <w:t xml:space="preserve">, </w:t>
      </w:r>
      <w:r w:rsidR="005E0E0A" w:rsidRPr="005E0E0A">
        <w:rPr>
          <w:rFonts w:eastAsiaTheme="minorEastAsia"/>
          <w:b/>
        </w:rPr>
        <w:t>UE goes back to LP-WUS monitoring</w:t>
      </w:r>
      <w:r w:rsidR="005E0E0A">
        <w:rPr>
          <w:rFonts w:eastAsiaTheme="minorEastAsia"/>
          <w:b/>
        </w:rPr>
        <w:t xml:space="preserve"> after </w:t>
      </w:r>
      <w:r w:rsidR="005E0E0A" w:rsidRPr="005E0E0A">
        <w:rPr>
          <w:rFonts w:eastAsiaTheme="minorEastAsia"/>
          <w:b/>
        </w:rPr>
        <w:t>C-DRX Active Time ends</w:t>
      </w:r>
      <w:r w:rsidR="005E0E0A">
        <w:rPr>
          <w:rFonts w:eastAsiaTheme="minorEastAsia"/>
          <w:b/>
        </w:rPr>
        <w:t xml:space="preserve"> according to the </w:t>
      </w:r>
      <w:r w:rsidR="00845710">
        <w:rPr>
          <w:rFonts w:eastAsiaTheme="minorEastAsia"/>
          <w:b/>
        </w:rPr>
        <w:t xml:space="preserve">agreed </w:t>
      </w:r>
      <w:r w:rsidR="00694891">
        <w:rPr>
          <w:rFonts w:eastAsiaTheme="minorEastAsia"/>
          <w:b/>
        </w:rPr>
        <w:t>UE</w:t>
      </w:r>
      <w:r w:rsidR="005E7CA7">
        <w:rPr>
          <w:rFonts w:eastAsiaTheme="minorEastAsia"/>
          <w:b/>
        </w:rPr>
        <w:t>’s</w:t>
      </w:r>
      <w:r w:rsidR="005E0E0A">
        <w:rPr>
          <w:rFonts w:eastAsiaTheme="minorEastAsia"/>
          <w:b/>
        </w:rPr>
        <w:t xml:space="preserve"> behavior.</w:t>
      </w:r>
    </w:p>
    <w:p w14:paraId="11926841" w14:textId="555841C4" w:rsidR="0087517E" w:rsidRDefault="0087517E" w:rsidP="0087517E">
      <w:pPr>
        <w:pStyle w:val="2"/>
        <w:numPr>
          <w:ilvl w:val="1"/>
          <w:numId w:val="2"/>
        </w:numPr>
      </w:pPr>
      <w:r w:rsidRPr="00374B67">
        <w:t xml:space="preserve">LP-WUS with </w:t>
      </w:r>
      <w:r w:rsidR="00EB6FAF">
        <w:t>DC/</w:t>
      </w:r>
      <w:r w:rsidRPr="00374B67">
        <w:t>CA</w:t>
      </w:r>
    </w:p>
    <w:p w14:paraId="1780BF85" w14:textId="18CE6D6E" w:rsidR="0087517E" w:rsidRDefault="00C21CD2" w:rsidP="0087517E">
      <w:pPr>
        <w:spacing w:line="240" w:lineRule="auto"/>
        <w:rPr>
          <w:rFonts w:eastAsiaTheme="minorEastAsia"/>
        </w:rPr>
      </w:pPr>
      <w:r>
        <w:rPr>
          <w:rFonts w:eastAsiaTheme="minorEastAsia"/>
        </w:rPr>
        <w:t xml:space="preserve">In </w:t>
      </w:r>
      <w:r w:rsidR="00971DC0">
        <w:rPr>
          <w:rFonts w:eastAsiaTheme="minorEastAsia"/>
        </w:rPr>
        <w:t>RAN1#120</w:t>
      </w:r>
      <w:r>
        <w:rPr>
          <w:rFonts w:eastAsiaTheme="minorEastAsia"/>
        </w:rPr>
        <w:t xml:space="preserve"> meeting, </w:t>
      </w:r>
      <w:r w:rsidR="00FC3EAC" w:rsidRPr="00374B67">
        <w:t xml:space="preserve">LP-WUS with </w:t>
      </w:r>
      <w:r w:rsidR="00FC3EAC">
        <w:t>DC/</w:t>
      </w:r>
      <w:r w:rsidR="00FC3EAC" w:rsidRPr="00374B67">
        <w:t>CA</w:t>
      </w:r>
      <w:r w:rsidR="00FC3EAC">
        <w:t xml:space="preserve"> was discussed </w:t>
      </w:r>
      <w:r w:rsidR="00971DC0">
        <w:t>with the following agreements</w:t>
      </w:r>
      <w:r w:rsidR="0087517E">
        <w:rPr>
          <w:rFonts w:eastAsiaTheme="minorEastAsia"/>
        </w:rPr>
        <w:t>.</w:t>
      </w:r>
    </w:p>
    <w:tbl>
      <w:tblPr>
        <w:tblStyle w:val="af1"/>
        <w:tblW w:w="0" w:type="auto"/>
        <w:tblLook w:val="04A0" w:firstRow="1" w:lastRow="0" w:firstColumn="1" w:lastColumn="0" w:noHBand="0" w:noVBand="1"/>
      </w:tblPr>
      <w:tblGrid>
        <w:gridCol w:w="9629"/>
      </w:tblGrid>
      <w:tr w:rsidR="0087517E" w14:paraId="1B5BBC1C" w14:textId="77777777" w:rsidTr="00E41A0D">
        <w:tc>
          <w:tcPr>
            <w:tcW w:w="9629" w:type="dxa"/>
          </w:tcPr>
          <w:p w14:paraId="778C7087" w14:textId="77777777" w:rsidR="00971DC0" w:rsidRPr="00565E43" w:rsidRDefault="00971DC0" w:rsidP="00971DC0">
            <w:pPr>
              <w:widowControl/>
              <w:numPr>
                <w:ilvl w:val="0"/>
                <w:numId w:val="21"/>
              </w:numPr>
              <w:overflowPunct/>
              <w:autoSpaceDE/>
              <w:autoSpaceDN/>
              <w:adjustRightInd/>
              <w:spacing w:after="0" w:line="240" w:lineRule="auto"/>
              <w:jc w:val="left"/>
              <w:textAlignment w:val="auto"/>
              <w:rPr>
                <w:rFonts w:ascii="Times" w:hAnsi="Times"/>
                <w:b/>
                <w:bCs/>
                <w:sz w:val="21"/>
                <w:szCs w:val="21"/>
                <w:lang w:val="en-GB" w:eastAsia="x-none"/>
              </w:rPr>
            </w:pPr>
            <w:r w:rsidRPr="00565E43">
              <w:rPr>
                <w:rFonts w:ascii="Times" w:hAnsi="Times" w:hint="eastAsia"/>
                <w:sz w:val="21"/>
                <w:szCs w:val="21"/>
                <w:lang w:val="en-GB" w:eastAsia="x-none"/>
              </w:rPr>
              <w:t xml:space="preserve">For the case when </w:t>
            </w:r>
            <w:r w:rsidRPr="00565E43">
              <w:rPr>
                <w:rFonts w:ascii="Times" w:hAnsi="Times"/>
                <w:sz w:val="21"/>
                <w:szCs w:val="21"/>
                <w:lang w:val="en-GB" w:eastAsia="x-none"/>
              </w:rPr>
              <w:t>UE is configured with NR-DC</w:t>
            </w:r>
            <w:r w:rsidRPr="00565E43">
              <w:rPr>
                <w:rFonts w:ascii="Times" w:hAnsi="Times" w:hint="eastAsia"/>
                <w:sz w:val="21"/>
                <w:szCs w:val="21"/>
                <w:lang w:val="en-GB" w:eastAsia="x-none"/>
              </w:rPr>
              <w:t xml:space="preserve"> with</w:t>
            </w:r>
            <w:r w:rsidRPr="00565E43">
              <w:rPr>
                <w:rFonts w:ascii="Times" w:hAnsi="Times"/>
                <w:sz w:val="21"/>
                <w:szCs w:val="21"/>
                <w:lang w:val="en-GB" w:eastAsia="x-none"/>
              </w:rPr>
              <w:t xml:space="preserve"> CA </w:t>
            </w:r>
            <w:r w:rsidRPr="00565E43">
              <w:rPr>
                <w:rFonts w:ascii="Times" w:hAnsi="Times" w:hint="eastAsia"/>
                <w:sz w:val="21"/>
                <w:szCs w:val="21"/>
                <w:u w:val="single"/>
                <w:lang w:val="en-GB" w:eastAsia="x-none"/>
              </w:rPr>
              <w:t>without</w:t>
            </w:r>
            <w:r w:rsidRPr="00565E43">
              <w:rPr>
                <w:rFonts w:ascii="Times" w:hAnsi="Times" w:hint="eastAsia"/>
                <w:sz w:val="21"/>
                <w:szCs w:val="21"/>
                <w:lang w:val="en-GB" w:eastAsia="x-none"/>
              </w:rPr>
              <w:t xml:space="preserve"> dual DRX groups</w:t>
            </w:r>
            <w:r w:rsidRPr="00565E43">
              <w:rPr>
                <w:rFonts w:ascii="Times" w:hAnsi="Times"/>
                <w:sz w:val="21"/>
                <w:szCs w:val="21"/>
                <w:lang w:val="en-GB" w:eastAsia="x-none"/>
              </w:rPr>
              <w:t xml:space="preserve"> or without CA in RRC CONNECTED mode</w:t>
            </w:r>
            <w:r w:rsidRPr="00565E43">
              <w:rPr>
                <w:rFonts w:ascii="Times" w:hAnsi="Times" w:hint="eastAsia"/>
                <w:sz w:val="21"/>
                <w:szCs w:val="21"/>
                <w:lang w:val="en-GB" w:eastAsia="x-none"/>
              </w:rPr>
              <w:t>,</w:t>
            </w:r>
          </w:p>
          <w:p w14:paraId="61C5DBCF" w14:textId="77777777" w:rsidR="00971DC0" w:rsidRPr="00565E43" w:rsidRDefault="00971DC0" w:rsidP="00971DC0">
            <w:pPr>
              <w:widowControl/>
              <w:numPr>
                <w:ilvl w:val="1"/>
                <w:numId w:val="21"/>
              </w:numPr>
              <w:overflowPunct/>
              <w:autoSpaceDE/>
              <w:autoSpaceDN/>
              <w:adjustRightInd/>
              <w:spacing w:after="0" w:line="240" w:lineRule="auto"/>
              <w:jc w:val="left"/>
              <w:textAlignment w:val="auto"/>
              <w:rPr>
                <w:rFonts w:ascii="Times" w:hAnsi="Times"/>
                <w:b/>
                <w:bCs/>
                <w:sz w:val="21"/>
                <w:szCs w:val="21"/>
                <w:lang w:val="en-GB" w:eastAsia="x-none"/>
              </w:rPr>
            </w:pPr>
            <w:r w:rsidRPr="00565E43">
              <w:rPr>
                <w:rFonts w:ascii="Times" w:hAnsi="Times" w:hint="eastAsia"/>
                <w:sz w:val="21"/>
                <w:szCs w:val="21"/>
                <w:lang w:val="en-GB" w:eastAsia="x-none"/>
              </w:rPr>
              <w:t xml:space="preserve">LP-WUS can be configured </w:t>
            </w:r>
            <w:r w:rsidRPr="00565E43">
              <w:rPr>
                <w:rFonts w:ascii="Times" w:hAnsi="Times"/>
                <w:sz w:val="21"/>
                <w:szCs w:val="21"/>
                <w:lang w:val="en-GB" w:eastAsia="x-none"/>
              </w:rPr>
              <w:t>on a serving cell</w:t>
            </w:r>
            <w:r w:rsidRPr="00565E43">
              <w:rPr>
                <w:rFonts w:ascii="Times" w:hAnsi="Times" w:hint="eastAsia"/>
                <w:sz w:val="21"/>
                <w:szCs w:val="21"/>
                <w:lang w:val="en-GB" w:eastAsia="x-none"/>
              </w:rPr>
              <w:t xml:space="preserve"> </w:t>
            </w:r>
            <w:r w:rsidRPr="00565E43">
              <w:rPr>
                <w:rFonts w:ascii="Times" w:hAnsi="Times"/>
                <w:sz w:val="21"/>
                <w:szCs w:val="21"/>
                <w:lang w:val="en-GB" w:eastAsia="x-none"/>
              </w:rPr>
              <w:t>per cell-group</w:t>
            </w:r>
          </w:p>
          <w:p w14:paraId="7E8E7C45" w14:textId="77777777" w:rsidR="00971DC0" w:rsidRPr="00565E43" w:rsidRDefault="00971DC0" w:rsidP="00971DC0">
            <w:pPr>
              <w:widowControl/>
              <w:numPr>
                <w:ilvl w:val="2"/>
                <w:numId w:val="21"/>
              </w:numPr>
              <w:overflowPunct/>
              <w:autoSpaceDE/>
              <w:autoSpaceDN/>
              <w:adjustRightInd/>
              <w:spacing w:after="0" w:line="240" w:lineRule="auto"/>
              <w:jc w:val="left"/>
              <w:textAlignment w:val="auto"/>
              <w:rPr>
                <w:rFonts w:ascii="Times" w:hAnsi="Times"/>
                <w:b/>
                <w:bCs/>
                <w:sz w:val="21"/>
                <w:szCs w:val="21"/>
                <w:lang w:val="en-GB" w:eastAsia="x-none"/>
              </w:rPr>
            </w:pPr>
            <w:r w:rsidRPr="00565E43">
              <w:rPr>
                <w:rFonts w:ascii="Times" w:hAnsi="Times"/>
                <w:sz w:val="21"/>
                <w:szCs w:val="21"/>
                <w:lang w:val="en-GB" w:eastAsia="x-none"/>
              </w:rPr>
              <w:t>This does not imply that LP-WUS has to be configured on both cell groups</w:t>
            </w:r>
          </w:p>
          <w:p w14:paraId="3B426EBC" w14:textId="77777777" w:rsidR="00971DC0" w:rsidRPr="00565E43" w:rsidRDefault="00971DC0" w:rsidP="00971DC0">
            <w:pPr>
              <w:widowControl/>
              <w:numPr>
                <w:ilvl w:val="1"/>
                <w:numId w:val="21"/>
              </w:numPr>
              <w:overflowPunct/>
              <w:autoSpaceDE/>
              <w:autoSpaceDN/>
              <w:adjustRightInd/>
              <w:spacing w:after="0" w:line="240" w:lineRule="auto"/>
              <w:jc w:val="left"/>
              <w:textAlignment w:val="auto"/>
              <w:rPr>
                <w:rFonts w:ascii="Times" w:hAnsi="Times"/>
                <w:b/>
                <w:bCs/>
                <w:sz w:val="21"/>
                <w:szCs w:val="21"/>
                <w:lang w:val="en-GB" w:eastAsia="x-none"/>
              </w:rPr>
            </w:pPr>
            <w:r w:rsidRPr="00565E43">
              <w:rPr>
                <w:rFonts w:ascii="Times" w:hAnsi="Times" w:hint="eastAsia"/>
                <w:sz w:val="21"/>
                <w:szCs w:val="21"/>
                <w:lang w:val="en-GB" w:eastAsia="x-none"/>
              </w:rPr>
              <w:t xml:space="preserve">LP-WUS indication is applicable to </w:t>
            </w:r>
            <w:r w:rsidRPr="00565E43">
              <w:rPr>
                <w:rFonts w:ascii="Times" w:hAnsi="Times"/>
                <w:sz w:val="21"/>
                <w:szCs w:val="21"/>
                <w:lang w:val="en-GB" w:eastAsia="x-none"/>
              </w:rPr>
              <w:t>all serving cells</w:t>
            </w:r>
            <w:r w:rsidRPr="00565E43">
              <w:rPr>
                <w:rFonts w:ascii="Times" w:hAnsi="Times" w:hint="eastAsia"/>
                <w:sz w:val="21"/>
                <w:szCs w:val="21"/>
                <w:lang w:val="en-GB" w:eastAsia="x-none"/>
              </w:rPr>
              <w:t xml:space="preserve"> in the </w:t>
            </w:r>
            <w:r w:rsidRPr="00565E43">
              <w:rPr>
                <w:rFonts w:ascii="Times" w:hAnsi="Times"/>
                <w:sz w:val="21"/>
                <w:szCs w:val="21"/>
                <w:lang w:val="en-GB" w:eastAsia="x-none"/>
              </w:rPr>
              <w:t>cell-group</w:t>
            </w:r>
          </w:p>
          <w:p w14:paraId="7E9EEBF3" w14:textId="77777777" w:rsidR="00971DC0" w:rsidRPr="00565E43" w:rsidRDefault="00971DC0" w:rsidP="00971DC0">
            <w:pPr>
              <w:widowControl/>
              <w:numPr>
                <w:ilvl w:val="2"/>
                <w:numId w:val="21"/>
              </w:numPr>
              <w:overflowPunct/>
              <w:autoSpaceDE/>
              <w:autoSpaceDN/>
              <w:adjustRightInd/>
              <w:spacing w:after="0" w:line="240" w:lineRule="auto"/>
              <w:jc w:val="left"/>
              <w:textAlignment w:val="auto"/>
              <w:rPr>
                <w:rFonts w:ascii="Times" w:hAnsi="Times"/>
                <w:b/>
                <w:bCs/>
                <w:lang w:val="en-GB" w:eastAsia="x-none"/>
              </w:rPr>
            </w:pPr>
            <w:r w:rsidRPr="00565E43">
              <w:rPr>
                <w:rFonts w:ascii="Times" w:hAnsi="Times" w:hint="eastAsia"/>
                <w:lang w:val="en-GB" w:eastAsia="x-none"/>
              </w:rPr>
              <w:t xml:space="preserve">Note: There is no </w:t>
            </w:r>
            <w:r w:rsidRPr="00565E43">
              <w:rPr>
                <w:rFonts w:ascii="Times" w:hAnsi="Times"/>
                <w:lang w:val="en-GB" w:eastAsia="x-none"/>
              </w:rPr>
              <w:t>impact</w:t>
            </w:r>
            <w:r w:rsidRPr="00565E43">
              <w:rPr>
                <w:rFonts w:ascii="Times" w:hAnsi="Times" w:hint="eastAsia"/>
                <w:lang w:val="en-GB" w:eastAsia="x-none"/>
              </w:rPr>
              <w:t xml:space="preserve"> </w:t>
            </w:r>
            <w:r w:rsidRPr="00565E43">
              <w:rPr>
                <w:rFonts w:ascii="Times" w:hAnsi="Times"/>
                <w:lang w:val="en-GB" w:eastAsia="x-none"/>
              </w:rPr>
              <w:t>to</w:t>
            </w:r>
            <w:r w:rsidRPr="00565E43">
              <w:rPr>
                <w:rFonts w:ascii="Times" w:hAnsi="Times" w:hint="eastAsia"/>
                <w:lang w:val="en-GB" w:eastAsia="x-none"/>
              </w:rPr>
              <w:t xml:space="preserve"> PDCCH monitoring </w:t>
            </w:r>
            <w:r w:rsidRPr="00565E43">
              <w:rPr>
                <w:rFonts w:ascii="Times" w:hAnsi="Times"/>
                <w:lang w:val="en-GB" w:eastAsia="x-none"/>
              </w:rPr>
              <w:t xml:space="preserve">behaviour related to </w:t>
            </w:r>
            <w:proofErr w:type="spellStart"/>
            <w:r w:rsidRPr="00565E43">
              <w:rPr>
                <w:rFonts w:ascii="Times" w:hAnsi="Times" w:hint="eastAsia"/>
                <w:lang w:val="en-GB" w:eastAsia="x-none"/>
              </w:rPr>
              <w:t>SCell</w:t>
            </w:r>
            <w:proofErr w:type="spellEnd"/>
            <w:r w:rsidRPr="00565E43">
              <w:rPr>
                <w:rFonts w:ascii="Times" w:hAnsi="Times" w:hint="eastAsia"/>
                <w:lang w:val="en-GB" w:eastAsia="x-none"/>
              </w:rPr>
              <w:t xml:space="preserve"> </w:t>
            </w:r>
            <w:r w:rsidRPr="00565E43">
              <w:rPr>
                <w:rFonts w:ascii="Times" w:hAnsi="Times"/>
                <w:lang w:val="en-GB" w:eastAsia="x-none"/>
              </w:rPr>
              <w:t>dormancy/</w:t>
            </w:r>
            <w:r w:rsidRPr="00565E43">
              <w:rPr>
                <w:rFonts w:ascii="Times" w:hAnsi="Times" w:hint="eastAsia"/>
                <w:lang w:val="en-GB" w:eastAsia="x-none"/>
              </w:rPr>
              <w:t>activation</w:t>
            </w:r>
            <w:r w:rsidRPr="00565E43">
              <w:rPr>
                <w:rFonts w:ascii="Times" w:hAnsi="Times"/>
                <w:lang w:val="en-GB" w:eastAsia="x-none"/>
              </w:rPr>
              <w:t>/deactivation</w:t>
            </w:r>
          </w:p>
          <w:p w14:paraId="31CEB853" w14:textId="77777777" w:rsidR="00971DC0" w:rsidRPr="00565E43" w:rsidRDefault="00971DC0" w:rsidP="00971DC0">
            <w:pPr>
              <w:widowControl/>
              <w:numPr>
                <w:ilvl w:val="1"/>
                <w:numId w:val="21"/>
              </w:numPr>
              <w:overflowPunct/>
              <w:autoSpaceDE/>
              <w:autoSpaceDN/>
              <w:adjustRightInd/>
              <w:spacing w:after="0" w:line="240" w:lineRule="auto"/>
              <w:jc w:val="left"/>
              <w:textAlignment w:val="auto"/>
              <w:rPr>
                <w:rFonts w:ascii="Times" w:hAnsi="Times"/>
                <w:b/>
                <w:bCs/>
                <w:sz w:val="21"/>
                <w:szCs w:val="21"/>
                <w:lang w:val="en-GB" w:eastAsia="x-none"/>
              </w:rPr>
            </w:pPr>
            <w:r w:rsidRPr="00565E43">
              <w:rPr>
                <w:rFonts w:ascii="Times" w:hAnsi="Times" w:hint="eastAsia"/>
                <w:sz w:val="21"/>
                <w:szCs w:val="21"/>
                <w:lang w:val="en-GB" w:eastAsia="x-none"/>
              </w:rPr>
              <w:lastRenderedPageBreak/>
              <w:t>FFS whether to support this case as separate UE capability from CA case</w:t>
            </w:r>
          </w:p>
          <w:p w14:paraId="6282031E" w14:textId="77777777" w:rsidR="00971DC0" w:rsidRPr="00565E43" w:rsidRDefault="00971DC0" w:rsidP="00971DC0">
            <w:pPr>
              <w:widowControl/>
              <w:numPr>
                <w:ilvl w:val="1"/>
                <w:numId w:val="21"/>
              </w:numPr>
              <w:overflowPunct/>
              <w:autoSpaceDE/>
              <w:autoSpaceDN/>
              <w:adjustRightInd/>
              <w:spacing w:after="0" w:line="240" w:lineRule="auto"/>
              <w:jc w:val="left"/>
              <w:textAlignment w:val="auto"/>
              <w:rPr>
                <w:rFonts w:ascii="Times" w:hAnsi="Times"/>
                <w:b/>
                <w:bCs/>
                <w:sz w:val="21"/>
                <w:szCs w:val="21"/>
                <w:lang w:val="en-GB" w:eastAsia="x-none"/>
              </w:rPr>
            </w:pPr>
            <w:r w:rsidRPr="00565E43">
              <w:rPr>
                <w:rFonts w:ascii="Times" w:hAnsi="Times"/>
                <w:sz w:val="21"/>
                <w:szCs w:val="21"/>
                <w:lang w:val="en-GB" w:eastAsia="x-none"/>
              </w:rPr>
              <w:t>FFS UE capability for monitoring LP-WUS on one cell group or both cell groups</w:t>
            </w:r>
          </w:p>
          <w:p w14:paraId="4F7D776F" w14:textId="76E00CEC" w:rsidR="0087517E" w:rsidRPr="00971DC0" w:rsidRDefault="00971DC0" w:rsidP="00971DC0">
            <w:pPr>
              <w:widowControl/>
              <w:numPr>
                <w:ilvl w:val="0"/>
                <w:numId w:val="21"/>
              </w:numPr>
              <w:overflowPunct/>
              <w:autoSpaceDE/>
              <w:autoSpaceDN/>
              <w:adjustRightInd/>
              <w:spacing w:after="0" w:line="240" w:lineRule="auto"/>
              <w:jc w:val="left"/>
              <w:textAlignment w:val="auto"/>
              <w:rPr>
                <w:rFonts w:ascii="Times" w:hAnsi="Times"/>
                <w:lang w:val="en-GB" w:eastAsia="x-none"/>
              </w:rPr>
            </w:pPr>
            <w:r w:rsidRPr="00565E43">
              <w:rPr>
                <w:rFonts w:ascii="Times" w:hAnsi="Times"/>
                <w:lang w:val="en-GB" w:eastAsia="x-none"/>
              </w:rPr>
              <w:t>FFS: Whether the serving</w:t>
            </w:r>
            <w:r w:rsidRPr="00565E43">
              <w:rPr>
                <w:rFonts w:ascii="Times" w:hAnsi="Times" w:hint="eastAsia"/>
                <w:lang w:val="en-GB" w:eastAsia="x-none"/>
              </w:rPr>
              <w:t xml:space="preserve"> cell</w:t>
            </w:r>
            <w:r w:rsidRPr="00565E43">
              <w:rPr>
                <w:rFonts w:ascii="Times" w:hAnsi="Times"/>
                <w:lang w:val="en-GB" w:eastAsia="x-none"/>
              </w:rPr>
              <w:t xml:space="preserve"> on which the LP-WUS is configured is only </w:t>
            </w:r>
            <w:proofErr w:type="spellStart"/>
            <w:r w:rsidRPr="00565E43">
              <w:rPr>
                <w:rFonts w:ascii="Times" w:hAnsi="Times"/>
                <w:lang w:val="en-GB" w:eastAsia="x-none"/>
              </w:rPr>
              <w:t>P</w:t>
            </w:r>
            <w:r w:rsidRPr="00565E43">
              <w:rPr>
                <w:rFonts w:ascii="Times" w:hAnsi="Times" w:hint="eastAsia"/>
                <w:lang w:val="en-GB" w:eastAsia="x-none"/>
              </w:rPr>
              <w:t>C</w:t>
            </w:r>
            <w:r w:rsidRPr="00565E43">
              <w:rPr>
                <w:rFonts w:ascii="Times" w:hAnsi="Times"/>
                <w:lang w:val="en-GB" w:eastAsia="x-none"/>
              </w:rPr>
              <w:t>ell</w:t>
            </w:r>
            <w:proofErr w:type="spellEnd"/>
            <w:r w:rsidRPr="00565E43">
              <w:rPr>
                <w:rFonts w:ascii="Times" w:hAnsi="Times"/>
                <w:lang w:val="en-GB" w:eastAsia="x-none"/>
              </w:rPr>
              <w:t>/</w:t>
            </w:r>
            <w:proofErr w:type="spellStart"/>
            <w:r w:rsidRPr="00565E43">
              <w:rPr>
                <w:rFonts w:ascii="Times" w:hAnsi="Times"/>
                <w:lang w:val="en-GB" w:eastAsia="x-none"/>
              </w:rPr>
              <w:t>PSCell</w:t>
            </w:r>
            <w:proofErr w:type="spellEnd"/>
            <w:r w:rsidRPr="00565E43">
              <w:rPr>
                <w:rFonts w:ascii="Times" w:hAnsi="Times"/>
                <w:lang w:val="en-GB" w:eastAsia="x-none"/>
              </w:rPr>
              <w:t xml:space="preserve"> </w:t>
            </w:r>
            <w:r w:rsidRPr="00565E43">
              <w:rPr>
                <w:rFonts w:ascii="Times" w:hAnsi="Times" w:hint="eastAsia"/>
                <w:lang w:val="en-GB" w:eastAsia="x-none"/>
              </w:rPr>
              <w:t>or</w:t>
            </w:r>
            <w:r w:rsidRPr="00565E43">
              <w:rPr>
                <w:rFonts w:ascii="Times" w:hAnsi="Times"/>
                <w:lang w:val="en-GB" w:eastAsia="x-none"/>
              </w:rPr>
              <w:t xml:space="preserve"> can be RRC configured cell other than </w:t>
            </w:r>
            <w:proofErr w:type="spellStart"/>
            <w:r w:rsidRPr="00565E43">
              <w:rPr>
                <w:rFonts w:ascii="Times" w:hAnsi="Times"/>
                <w:lang w:val="en-GB" w:eastAsia="x-none"/>
              </w:rPr>
              <w:t>Pcell</w:t>
            </w:r>
            <w:proofErr w:type="spellEnd"/>
            <w:r w:rsidRPr="00565E43">
              <w:rPr>
                <w:rFonts w:ascii="Times" w:hAnsi="Times"/>
                <w:lang w:val="en-GB" w:eastAsia="x-none"/>
              </w:rPr>
              <w:t>/</w:t>
            </w:r>
            <w:proofErr w:type="spellStart"/>
            <w:r w:rsidRPr="00565E43">
              <w:rPr>
                <w:rFonts w:ascii="Times" w:hAnsi="Times"/>
                <w:lang w:val="en-GB" w:eastAsia="x-none"/>
              </w:rPr>
              <w:t>PSCell</w:t>
            </w:r>
            <w:proofErr w:type="spellEnd"/>
          </w:p>
        </w:tc>
      </w:tr>
    </w:tbl>
    <w:p w14:paraId="1A2CB5D7" w14:textId="2F98922A" w:rsidR="00545080" w:rsidRDefault="00E46067" w:rsidP="002D58DA">
      <w:pPr>
        <w:spacing w:before="240" w:line="240" w:lineRule="auto"/>
        <w:rPr>
          <w:rFonts w:eastAsiaTheme="minorEastAsia"/>
        </w:rPr>
      </w:pPr>
      <w:r>
        <w:rPr>
          <w:rFonts w:eastAsiaTheme="minorEastAsia"/>
        </w:rPr>
        <w:lastRenderedPageBreak/>
        <w:t xml:space="preserve">Based on RAN1 agreements, in CA </w:t>
      </w:r>
      <w:r w:rsidRPr="00E46067">
        <w:rPr>
          <w:rFonts w:eastAsiaTheme="minorEastAsia"/>
        </w:rPr>
        <w:t>scenario</w:t>
      </w:r>
      <w:r>
        <w:rPr>
          <w:rFonts w:eastAsiaTheme="minorEastAsia"/>
        </w:rPr>
        <w:t xml:space="preserve">, </w:t>
      </w:r>
      <w:r w:rsidRPr="00E46067">
        <w:rPr>
          <w:rFonts w:eastAsiaTheme="minorEastAsia"/>
        </w:rPr>
        <w:t>LP-WUS indication is applicable to all serving cells in the cell-group</w:t>
      </w:r>
      <w:r w:rsidR="00092DFC">
        <w:rPr>
          <w:rFonts w:eastAsiaTheme="minorEastAsia"/>
        </w:rPr>
        <w:t xml:space="preserve"> if secondary DRX is not configured.</w:t>
      </w:r>
      <w:r w:rsidRPr="00E46067">
        <w:rPr>
          <w:rFonts w:eastAsiaTheme="minorEastAsia"/>
        </w:rPr>
        <w:t xml:space="preserve"> </w:t>
      </w:r>
      <w:r w:rsidR="00092DFC">
        <w:rPr>
          <w:rFonts w:eastAsiaTheme="minorEastAsia"/>
        </w:rPr>
        <w:t xml:space="preserve">The next question is that whether LP-WUS </w:t>
      </w:r>
      <w:r w:rsidR="00B327A7">
        <w:rPr>
          <w:rFonts w:eastAsiaTheme="minorEastAsia"/>
        </w:rPr>
        <w:t>can be configured with secondary DRX at the same time</w:t>
      </w:r>
      <w:r w:rsidR="00583C24">
        <w:rPr>
          <w:rFonts w:eastAsiaTheme="minorEastAsia"/>
        </w:rPr>
        <w:t xml:space="preserve"> and its impacts on secondary DRX if configured</w:t>
      </w:r>
      <w:r w:rsidR="00B327A7">
        <w:rPr>
          <w:rFonts w:eastAsiaTheme="minorEastAsia"/>
        </w:rPr>
        <w:t xml:space="preserve">. </w:t>
      </w:r>
      <w:r w:rsidR="00417D8C">
        <w:rPr>
          <w:rFonts w:eastAsiaTheme="minorEastAsia"/>
        </w:rPr>
        <w:t>Currently,</w:t>
      </w:r>
      <w:r w:rsidR="00B327A7">
        <w:rPr>
          <w:rFonts w:eastAsiaTheme="minorEastAsia"/>
        </w:rPr>
        <w:t xml:space="preserve"> </w:t>
      </w:r>
      <w:r w:rsidR="00963EC0">
        <w:t>legacy DCP and secondary DRX cannot be configured simultaneously due to complexity</w:t>
      </w:r>
      <w:r w:rsidR="00417D8C">
        <w:rPr>
          <w:rFonts w:eastAsiaTheme="minorEastAsia"/>
        </w:rPr>
        <w:t xml:space="preserve">. In addition, the additional power saving gain </w:t>
      </w:r>
      <w:r w:rsidR="00BB5532">
        <w:rPr>
          <w:rFonts w:eastAsiaTheme="minorEastAsia"/>
        </w:rPr>
        <w:t>wa</w:t>
      </w:r>
      <w:r w:rsidR="00417D8C">
        <w:rPr>
          <w:rFonts w:eastAsiaTheme="minorEastAsia"/>
        </w:rPr>
        <w:t xml:space="preserve">s not justified. </w:t>
      </w:r>
      <w:proofErr w:type="gramStart"/>
      <w:r w:rsidR="00963EC0">
        <w:t>Similarly</w:t>
      </w:r>
      <w:proofErr w:type="gramEnd"/>
      <w:r w:rsidR="00963EC0">
        <w:t xml:space="preserve"> for LP-WUS</w:t>
      </w:r>
      <w:r w:rsidR="00BB5532">
        <w:rPr>
          <w:rFonts w:eastAsiaTheme="minorEastAsia"/>
        </w:rPr>
        <w:t xml:space="preserve">, it is preferred to not support finer control for different DRX groups or different serving cells. Thus, the following two </w:t>
      </w:r>
      <w:r w:rsidR="00020A71">
        <w:rPr>
          <w:rFonts w:eastAsiaTheme="minorEastAsia"/>
        </w:rPr>
        <w:t>options</w:t>
      </w:r>
      <w:r w:rsidR="00BB5532">
        <w:rPr>
          <w:rFonts w:eastAsiaTheme="minorEastAsia"/>
        </w:rPr>
        <w:t xml:space="preserve"> are suggested</w:t>
      </w:r>
      <w:r w:rsidR="00296F29">
        <w:rPr>
          <w:rFonts w:eastAsiaTheme="minorEastAsia"/>
        </w:rPr>
        <w:t>:</w:t>
      </w:r>
    </w:p>
    <w:p w14:paraId="1B49C6FC" w14:textId="15C98BF7" w:rsidR="00296F29" w:rsidRDefault="00296F29" w:rsidP="002D76A8">
      <w:pPr>
        <w:pStyle w:val="af6"/>
        <w:numPr>
          <w:ilvl w:val="0"/>
          <w:numId w:val="18"/>
        </w:numPr>
        <w:spacing w:line="240" w:lineRule="auto"/>
        <w:ind w:firstLineChars="0"/>
        <w:rPr>
          <w:rFonts w:eastAsiaTheme="minorEastAsia"/>
        </w:rPr>
      </w:pPr>
      <w:r>
        <w:rPr>
          <w:rFonts w:eastAsiaTheme="minorEastAsia"/>
        </w:rPr>
        <w:t>Option 1: LP-WUS cannot be configured with secondary DRX at the same time (same as DCP)</w:t>
      </w:r>
      <w:r w:rsidR="002D76A8">
        <w:rPr>
          <w:rFonts w:eastAsiaTheme="minorEastAsia"/>
        </w:rPr>
        <w:t>.</w:t>
      </w:r>
    </w:p>
    <w:p w14:paraId="7B189325" w14:textId="30AC160D" w:rsidR="00296F29" w:rsidRPr="002D58DA" w:rsidRDefault="00296F29" w:rsidP="00296F29">
      <w:pPr>
        <w:pStyle w:val="af6"/>
        <w:numPr>
          <w:ilvl w:val="0"/>
          <w:numId w:val="18"/>
        </w:numPr>
        <w:spacing w:line="240" w:lineRule="auto"/>
        <w:ind w:firstLineChars="0"/>
        <w:rPr>
          <w:rFonts w:eastAsiaTheme="minorEastAsia"/>
        </w:rPr>
      </w:pPr>
      <w:r>
        <w:rPr>
          <w:rFonts w:eastAsiaTheme="minorEastAsia" w:hint="eastAsia"/>
        </w:rPr>
        <w:t>O</w:t>
      </w:r>
      <w:r>
        <w:rPr>
          <w:rFonts w:eastAsiaTheme="minorEastAsia"/>
        </w:rPr>
        <w:t xml:space="preserve">ption 2: </w:t>
      </w:r>
      <w:r w:rsidRPr="00296F29">
        <w:rPr>
          <w:rFonts w:eastAsiaTheme="minorEastAsia"/>
        </w:rPr>
        <w:t>LP-WUS can be configured with secondary DRX at the same time</w:t>
      </w:r>
      <w:r>
        <w:rPr>
          <w:rFonts w:eastAsiaTheme="minorEastAsia"/>
        </w:rPr>
        <w:t xml:space="preserve">, but </w:t>
      </w:r>
      <w:r w:rsidRPr="00296F29">
        <w:rPr>
          <w:rFonts w:eastAsiaTheme="minorEastAsia"/>
        </w:rPr>
        <w:t xml:space="preserve">LP-WUS indication is </w:t>
      </w:r>
      <w:r>
        <w:rPr>
          <w:rFonts w:eastAsiaTheme="minorEastAsia"/>
        </w:rPr>
        <w:t xml:space="preserve">still </w:t>
      </w:r>
      <w:r w:rsidRPr="00296F29">
        <w:rPr>
          <w:rFonts w:eastAsiaTheme="minorEastAsia"/>
        </w:rPr>
        <w:t>applicable to all serving cells in the cell-group</w:t>
      </w:r>
      <w:r w:rsidR="002D76A8">
        <w:rPr>
          <w:rFonts w:eastAsiaTheme="minorEastAsia"/>
        </w:rPr>
        <w:t xml:space="preserve"> without separate handling for different DRX groups/</w:t>
      </w:r>
      <w:r w:rsidR="002D76A8" w:rsidRPr="002D76A8">
        <w:rPr>
          <w:rFonts w:eastAsiaTheme="minorEastAsia"/>
        </w:rPr>
        <w:t>serving cells</w:t>
      </w:r>
      <w:r w:rsidR="002D76A8">
        <w:rPr>
          <w:rFonts w:eastAsiaTheme="minorEastAsia"/>
        </w:rPr>
        <w:t xml:space="preserve">. In this case, if LP-WUS is received, UE starts the new timer and monitors PDCCH for all activated serving cells. If the PDCCH </w:t>
      </w:r>
      <w:r w:rsidR="002D76A8" w:rsidRPr="002D76A8">
        <w:rPr>
          <w:rFonts w:eastAsiaTheme="minorEastAsia"/>
        </w:rPr>
        <w:t>indicat</w:t>
      </w:r>
      <w:r w:rsidR="002D76A8">
        <w:rPr>
          <w:rFonts w:eastAsiaTheme="minorEastAsia"/>
        </w:rPr>
        <w:t>ing</w:t>
      </w:r>
      <w:r w:rsidR="002D76A8" w:rsidRPr="002D76A8">
        <w:rPr>
          <w:rFonts w:eastAsiaTheme="minorEastAsia"/>
        </w:rPr>
        <w:t xml:space="preserve"> a new transmission</w:t>
      </w:r>
      <w:r w:rsidR="002D76A8">
        <w:rPr>
          <w:rFonts w:eastAsiaTheme="minorEastAsia"/>
        </w:rPr>
        <w:t xml:space="preserve"> is further received in a DRX groups, the associated </w:t>
      </w:r>
      <w:r w:rsidR="002D76A8" w:rsidRPr="00FA0FAE">
        <w:rPr>
          <w:i/>
          <w:noProof/>
        </w:rPr>
        <w:t>drx-InactivityTimer</w:t>
      </w:r>
      <w:r w:rsidR="002D76A8">
        <w:rPr>
          <w:noProof/>
        </w:rPr>
        <w:t xml:space="preserve"> will be started or restarted as the legacy operation.</w:t>
      </w:r>
    </w:p>
    <w:p w14:paraId="5AC58E76" w14:textId="0B2C218A" w:rsidR="00CA0070" w:rsidRDefault="00081C9D" w:rsidP="006A0D2B">
      <w:pPr>
        <w:spacing w:line="240" w:lineRule="auto"/>
        <w:rPr>
          <w:rFonts w:eastAsiaTheme="minorEastAsia"/>
          <w:b/>
        </w:rPr>
      </w:pPr>
      <w:r w:rsidRPr="00523189">
        <w:rPr>
          <w:rFonts w:eastAsiaTheme="minorEastAsia"/>
          <w:b/>
        </w:rPr>
        <w:t xml:space="preserve">Proposal </w:t>
      </w:r>
      <w:r w:rsidR="00963EC0">
        <w:rPr>
          <w:rFonts w:eastAsiaTheme="minorEastAsia"/>
          <w:b/>
        </w:rPr>
        <w:t>5</w:t>
      </w:r>
      <w:r w:rsidRPr="00523189">
        <w:rPr>
          <w:rFonts w:eastAsiaTheme="minorEastAsia"/>
          <w:b/>
        </w:rPr>
        <w:t>:</w:t>
      </w:r>
      <w:r>
        <w:rPr>
          <w:rFonts w:eastAsiaTheme="minorEastAsia"/>
          <w:b/>
        </w:rPr>
        <w:t xml:space="preserve"> </w:t>
      </w:r>
      <w:bookmarkStart w:id="4" w:name="_Hlk186817183"/>
      <w:r w:rsidR="00B35799" w:rsidRPr="00D725F6">
        <w:rPr>
          <w:rFonts w:eastAsiaTheme="minorEastAsia"/>
          <w:b/>
        </w:rPr>
        <w:t xml:space="preserve">For both </w:t>
      </w:r>
      <w:r w:rsidR="00B35799" w:rsidRPr="00545080">
        <w:rPr>
          <w:rFonts w:eastAsiaTheme="minorEastAsia"/>
          <w:b/>
        </w:rPr>
        <w:t>Option 1-1 and Option 1-2</w:t>
      </w:r>
      <w:r w:rsidR="00B35799">
        <w:rPr>
          <w:rFonts w:eastAsiaTheme="minorEastAsia"/>
          <w:b/>
        </w:rPr>
        <w:t xml:space="preserve">, </w:t>
      </w:r>
      <w:r w:rsidR="005342C1" w:rsidRPr="005342C1">
        <w:rPr>
          <w:rFonts w:eastAsiaTheme="minorEastAsia"/>
          <w:b/>
        </w:rPr>
        <w:t xml:space="preserve">the following two </w:t>
      </w:r>
      <w:r w:rsidR="008375C8">
        <w:rPr>
          <w:rFonts w:eastAsiaTheme="minorEastAsia"/>
          <w:b/>
        </w:rPr>
        <w:t>options</w:t>
      </w:r>
      <w:r w:rsidR="005342C1" w:rsidRPr="005342C1">
        <w:rPr>
          <w:rFonts w:eastAsiaTheme="minorEastAsia"/>
          <w:b/>
        </w:rPr>
        <w:t xml:space="preserve"> are suggested</w:t>
      </w:r>
      <w:bookmarkEnd w:id="4"/>
      <w:r w:rsidR="005342C1">
        <w:rPr>
          <w:rFonts w:eastAsiaTheme="minorEastAsia"/>
          <w:b/>
        </w:rPr>
        <w:t>:</w:t>
      </w:r>
    </w:p>
    <w:p w14:paraId="5CA411FE" w14:textId="73DA3A85" w:rsidR="005342C1" w:rsidRPr="005342C1" w:rsidRDefault="005342C1" w:rsidP="005342C1">
      <w:pPr>
        <w:pStyle w:val="af6"/>
        <w:numPr>
          <w:ilvl w:val="0"/>
          <w:numId w:val="18"/>
        </w:numPr>
        <w:spacing w:after="0" w:line="240" w:lineRule="auto"/>
        <w:ind w:firstLineChars="0"/>
        <w:rPr>
          <w:rFonts w:eastAsiaTheme="minorEastAsia"/>
          <w:b/>
        </w:rPr>
      </w:pPr>
      <w:r w:rsidRPr="005342C1">
        <w:rPr>
          <w:rFonts w:eastAsiaTheme="minorEastAsia"/>
          <w:b/>
        </w:rPr>
        <w:t>Option 1: LP-WUS cannot be configured with secondary DRX at the same time (same as DCP)</w:t>
      </w:r>
      <w:r>
        <w:rPr>
          <w:rFonts w:eastAsiaTheme="minorEastAsia"/>
          <w:b/>
        </w:rPr>
        <w:t>;</w:t>
      </w:r>
    </w:p>
    <w:p w14:paraId="2B53A4D0" w14:textId="1603F3C9" w:rsidR="005342C1" w:rsidRPr="006A0D2B" w:rsidRDefault="005342C1" w:rsidP="005342C1">
      <w:pPr>
        <w:pStyle w:val="af6"/>
        <w:numPr>
          <w:ilvl w:val="0"/>
          <w:numId w:val="18"/>
        </w:numPr>
        <w:spacing w:line="240" w:lineRule="auto"/>
        <w:ind w:firstLineChars="0"/>
        <w:rPr>
          <w:rFonts w:eastAsiaTheme="minorEastAsia"/>
          <w:b/>
        </w:rPr>
      </w:pPr>
      <w:r w:rsidRPr="005342C1">
        <w:rPr>
          <w:rFonts w:eastAsiaTheme="minorEastAsia" w:hint="eastAsia"/>
          <w:b/>
        </w:rPr>
        <w:t>O</w:t>
      </w:r>
      <w:r w:rsidRPr="005342C1">
        <w:rPr>
          <w:rFonts w:eastAsiaTheme="minorEastAsia"/>
          <w:b/>
        </w:rPr>
        <w:t>ption 2: LP-WUS can be configured with secondary DRX at the same time, but LP-WUS indication is still applicable to all serving cells in the cell-group without separate handling for different DRX groups/serving cells.</w:t>
      </w:r>
    </w:p>
    <w:p w14:paraId="4F1258C6" w14:textId="4883BAAE" w:rsidR="00E4591E" w:rsidRDefault="00EB6FAF" w:rsidP="00AE745D">
      <w:pPr>
        <w:pStyle w:val="2"/>
        <w:numPr>
          <w:ilvl w:val="1"/>
          <w:numId w:val="2"/>
        </w:numPr>
      </w:pPr>
      <w:r>
        <w:t>Coexistence with</w:t>
      </w:r>
      <w:r w:rsidR="006E16AB" w:rsidRPr="006E16AB">
        <w:t xml:space="preserve"> </w:t>
      </w:r>
      <w:r w:rsidR="005E37C7">
        <w:t xml:space="preserve">other </w:t>
      </w:r>
      <w:r>
        <w:t>features</w:t>
      </w:r>
    </w:p>
    <w:p w14:paraId="13E62DC7" w14:textId="68E0BF19" w:rsidR="001320F4" w:rsidRDefault="007C1769" w:rsidP="001320F4">
      <w:pPr>
        <w:pStyle w:val="30"/>
        <w:numPr>
          <w:ilvl w:val="2"/>
          <w:numId w:val="2"/>
        </w:numPr>
      </w:pPr>
      <w:r>
        <w:t xml:space="preserve">Combination with </w:t>
      </w:r>
      <w:r w:rsidR="001320F4">
        <w:t>Rel-16 DCP</w:t>
      </w:r>
    </w:p>
    <w:p w14:paraId="70B0495C" w14:textId="0559DEAE" w:rsidR="003D1A5E" w:rsidRDefault="003D1A5E" w:rsidP="009D6FC7">
      <w:pPr>
        <w:pStyle w:val="afa"/>
      </w:pPr>
      <w:r>
        <w:t xml:space="preserve">In </w:t>
      </w:r>
      <w:r w:rsidRPr="003D1A5E">
        <w:t>RAN2#126</w:t>
      </w:r>
      <w:r>
        <w:t xml:space="preserve"> meeting, </w:t>
      </w:r>
      <w:r w:rsidR="00806D14">
        <w:t>we had the following agreement:</w:t>
      </w:r>
    </w:p>
    <w:p w14:paraId="3F96F02B" w14:textId="77777777" w:rsidR="00806D14" w:rsidRPr="009C6633" w:rsidRDefault="00806D14" w:rsidP="006A1777">
      <w:pPr>
        <w:pStyle w:val="Agreement"/>
        <w:numPr>
          <w:ilvl w:val="0"/>
          <w:numId w:val="8"/>
        </w:numPr>
        <w:pBdr>
          <w:top w:val="single" w:sz="4" w:space="1" w:color="auto"/>
          <w:left w:val="single" w:sz="4" w:space="4" w:color="auto"/>
          <w:bottom w:val="single" w:sz="4" w:space="1" w:color="auto"/>
          <w:right w:val="single" w:sz="4" w:space="4" w:color="auto"/>
        </w:pBdr>
        <w:tabs>
          <w:tab w:val="clear" w:pos="360"/>
          <w:tab w:val="num" w:pos="1619"/>
        </w:tabs>
        <w:spacing w:before="0"/>
        <w:ind w:left="1619"/>
        <w:rPr>
          <w:lang w:eastAsia="zh-CN"/>
        </w:rPr>
      </w:pPr>
      <w:r w:rsidRPr="009C6633">
        <w:rPr>
          <w:lang w:eastAsia="zh-CN"/>
        </w:rPr>
        <w:t>RAN2 assume that legacy DCP and Option 1-1 is not configured simultaneously for a UE.</w:t>
      </w:r>
    </w:p>
    <w:p w14:paraId="63C067D1" w14:textId="1C45DDDD" w:rsidR="00806D14" w:rsidRPr="00806D14" w:rsidRDefault="00806D14" w:rsidP="009D6FC7">
      <w:pPr>
        <w:pStyle w:val="afa"/>
        <w:rPr>
          <w:lang w:val="en-GB"/>
        </w:rPr>
      </w:pPr>
      <w:r>
        <w:rPr>
          <w:lang w:val="en-GB"/>
        </w:rPr>
        <w:t xml:space="preserve">The same principle can be applied to Option 1-2, since Option 1-2 </w:t>
      </w:r>
      <w:r w:rsidR="00A7157F">
        <w:rPr>
          <w:lang w:val="en-GB"/>
        </w:rPr>
        <w:t xml:space="preserve">can </w:t>
      </w:r>
      <w:r w:rsidR="00A7157F" w:rsidRPr="00A7157F">
        <w:rPr>
          <w:lang w:val="en-GB"/>
        </w:rPr>
        <w:t xml:space="preserve">technically </w:t>
      </w:r>
      <w:r w:rsidR="00A7157F">
        <w:rPr>
          <w:lang w:val="en-GB"/>
        </w:rPr>
        <w:t xml:space="preserve">provide </w:t>
      </w:r>
      <w:r w:rsidR="00A7157F">
        <w:rPr>
          <w:rFonts w:eastAsiaTheme="minorEastAsia"/>
          <w:bCs/>
          <w:szCs w:val="22"/>
        </w:rPr>
        <w:t>better performance for power saving and latency compared with DCP</w:t>
      </w:r>
      <w:r w:rsidR="00040468">
        <w:rPr>
          <w:rFonts w:eastAsiaTheme="minorEastAsia"/>
          <w:bCs/>
          <w:szCs w:val="22"/>
        </w:rPr>
        <w:t>.</w:t>
      </w:r>
      <w:r w:rsidR="00A7157F">
        <w:rPr>
          <w:rFonts w:eastAsiaTheme="minorEastAsia"/>
          <w:bCs/>
          <w:szCs w:val="22"/>
        </w:rPr>
        <w:t xml:space="preserve"> </w:t>
      </w:r>
      <w:r w:rsidR="00040468">
        <w:rPr>
          <w:rFonts w:eastAsiaTheme="minorEastAsia"/>
          <w:bCs/>
          <w:szCs w:val="22"/>
        </w:rPr>
        <w:t xml:space="preserve">We </w:t>
      </w:r>
      <w:r w:rsidR="00A7157F">
        <w:rPr>
          <w:rFonts w:eastAsiaTheme="minorEastAsia"/>
          <w:bCs/>
          <w:szCs w:val="22"/>
        </w:rPr>
        <w:t>don’t see the motivation to configure both l</w:t>
      </w:r>
      <w:r w:rsidR="00A7157F" w:rsidRPr="00A7157F">
        <w:rPr>
          <w:rFonts w:eastAsiaTheme="minorEastAsia"/>
          <w:bCs/>
          <w:szCs w:val="22"/>
        </w:rPr>
        <w:t>egacy DCP and Option 1-2</w:t>
      </w:r>
      <w:r w:rsidR="00A7157F">
        <w:rPr>
          <w:rFonts w:eastAsiaTheme="minorEastAsia"/>
          <w:bCs/>
          <w:szCs w:val="22"/>
        </w:rPr>
        <w:t>, besides, such combination gives additional complexity for the specification.</w:t>
      </w:r>
    </w:p>
    <w:p w14:paraId="6378306A" w14:textId="13B360A2" w:rsidR="00806D14" w:rsidRPr="00806D14" w:rsidRDefault="00806D14" w:rsidP="00806D14">
      <w:pPr>
        <w:spacing w:line="240" w:lineRule="auto"/>
        <w:rPr>
          <w:rFonts w:eastAsiaTheme="minorEastAsia"/>
          <w:b/>
          <w:bCs/>
          <w:szCs w:val="22"/>
          <w:lang w:val="en-GB"/>
        </w:rPr>
      </w:pPr>
      <w:r>
        <w:rPr>
          <w:rFonts w:eastAsiaTheme="minorEastAsia"/>
          <w:b/>
          <w:bCs/>
          <w:szCs w:val="22"/>
          <w:lang w:val="en-GB"/>
        </w:rPr>
        <w:t>Proposal</w:t>
      </w:r>
      <w:r w:rsidRPr="00806D14">
        <w:rPr>
          <w:rFonts w:eastAsiaTheme="minorEastAsia"/>
          <w:b/>
          <w:bCs/>
          <w:szCs w:val="22"/>
          <w:lang w:val="en-GB"/>
        </w:rPr>
        <w:t xml:space="preserve"> </w:t>
      </w:r>
      <w:r w:rsidR="00963EC0">
        <w:rPr>
          <w:rFonts w:eastAsiaTheme="minorEastAsia"/>
          <w:b/>
          <w:bCs/>
          <w:szCs w:val="22"/>
          <w:lang w:val="en-GB"/>
        </w:rPr>
        <w:t>6</w:t>
      </w:r>
      <w:r w:rsidRPr="00806D14">
        <w:rPr>
          <w:rFonts w:eastAsiaTheme="minorEastAsia"/>
          <w:b/>
          <w:bCs/>
          <w:szCs w:val="22"/>
          <w:lang w:val="en-GB"/>
        </w:rPr>
        <w:t>: Legacy DCP and Option 1-2 are not configured simultaneously for the same UE.</w:t>
      </w:r>
    </w:p>
    <w:p w14:paraId="5B5E353B" w14:textId="0FF020B0" w:rsidR="009C1910" w:rsidRDefault="000D4B3F" w:rsidP="009C1910">
      <w:pPr>
        <w:pStyle w:val="30"/>
        <w:numPr>
          <w:ilvl w:val="2"/>
          <w:numId w:val="2"/>
        </w:numPr>
      </w:pPr>
      <w:r>
        <w:t>Combination with s</w:t>
      </w:r>
      <w:r w:rsidRPr="000D4B3F">
        <w:t>hort DRX cycle</w:t>
      </w:r>
    </w:p>
    <w:p w14:paraId="1174C95D" w14:textId="1214A65D" w:rsidR="00DA289B" w:rsidRDefault="00DA289B" w:rsidP="00DA289B">
      <w:pPr>
        <w:pStyle w:val="afa"/>
      </w:pPr>
      <w:r>
        <w:t xml:space="preserve">In </w:t>
      </w:r>
      <w:r w:rsidRPr="003D1A5E">
        <w:t>RAN2#12</w:t>
      </w:r>
      <w:r>
        <w:t>9 meeting, we had the following agreements</w:t>
      </w:r>
      <w:r w:rsidR="00A61703">
        <w:t xml:space="preserve"> [1]</w:t>
      </w:r>
      <w:r>
        <w:t>:</w:t>
      </w:r>
    </w:p>
    <w:p w14:paraId="6DB71D4D" w14:textId="77777777" w:rsidR="00DA289B" w:rsidRDefault="00DA289B" w:rsidP="00DA289B">
      <w:pPr>
        <w:pStyle w:val="Agreement"/>
        <w:numPr>
          <w:ilvl w:val="0"/>
          <w:numId w:val="8"/>
        </w:numPr>
        <w:pBdr>
          <w:top w:val="single" w:sz="4" w:space="1" w:color="auto"/>
          <w:left w:val="single" w:sz="4" w:space="4" w:color="auto"/>
          <w:bottom w:val="single" w:sz="4" w:space="1" w:color="auto"/>
          <w:right w:val="single" w:sz="4" w:space="4" w:color="auto"/>
        </w:pBdr>
        <w:tabs>
          <w:tab w:val="clear" w:pos="360"/>
          <w:tab w:val="left" w:pos="1619"/>
        </w:tabs>
      </w:pPr>
      <w:r>
        <w:t>For Option 1-1, UE monitors LP-WUS outside C-DRX active time at least when long DRX cycle is used. FFS whether short DRX cycle is used.</w:t>
      </w:r>
    </w:p>
    <w:p w14:paraId="24EBF6DB" w14:textId="77777777" w:rsidR="00DA289B" w:rsidRDefault="00DA289B" w:rsidP="00DA289B">
      <w:pPr>
        <w:pStyle w:val="Agreement"/>
        <w:numPr>
          <w:ilvl w:val="0"/>
          <w:numId w:val="8"/>
        </w:numPr>
        <w:pBdr>
          <w:top w:val="single" w:sz="4" w:space="1" w:color="auto"/>
          <w:left w:val="single" w:sz="4" w:space="4" w:color="auto"/>
          <w:bottom w:val="single" w:sz="4" w:space="1" w:color="auto"/>
          <w:right w:val="single" w:sz="4" w:space="4" w:color="auto"/>
        </w:pBdr>
        <w:tabs>
          <w:tab w:val="clear" w:pos="360"/>
          <w:tab w:val="left" w:pos="1619"/>
        </w:tabs>
      </w:pPr>
      <w:r>
        <w:lastRenderedPageBreak/>
        <w:t xml:space="preserve">RAN2 confirm the (Long) DRX command MAC CE can be used with option 1-1 to stop </w:t>
      </w:r>
      <w:proofErr w:type="spellStart"/>
      <w:r>
        <w:t>drx-onDurationTimer</w:t>
      </w:r>
      <w:proofErr w:type="spellEnd"/>
      <w:r>
        <w:t xml:space="preserve"> and </w:t>
      </w:r>
      <w:proofErr w:type="spellStart"/>
      <w:r>
        <w:t>drx-InactivityTimer</w:t>
      </w:r>
      <w:proofErr w:type="spellEnd"/>
      <w:r>
        <w:t>.</w:t>
      </w:r>
    </w:p>
    <w:p w14:paraId="0B69E7FC" w14:textId="77777777" w:rsidR="00DA289B" w:rsidRDefault="00DA289B" w:rsidP="00DA289B">
      <w:pPr>
        <w:pStyle w:val="Agreement"/>
        <w:numPr>
          <w:ilvl w:val="0"/>
          <w:numId w:val="8"/>
        </w:numPr>
        <w:pBdr>
          <w:top w:val="single" w:sz="4" w:space="1" w:color="auto"/>
          <w:left w:val="single" w:sz="4" w:space="4" w:color="auto"/>
          <w:bottom w:val="single" w:sz="4" w:space="1" w:color="auto"/>
          <w:right w:val="single" w:sz="4" w:space="4" w:color="auto"/>
        </w:pBdr>
        <w:tabs>
          <w:tab w:val="clear" w:pos="360"/>
          <w:tab w:val="left" w:pos="1619"/>
        </w:tabs>
      </w:pPr>
      <w:r>
        <w:t xml:space="preserve">RAN2 confirm the (Long) DRX command MAC CE can be used with option 1-2 to stop the new timer and </w:t>
      </w:r>
      <w:proofErr w:type="spellStart"/>
      <w:r>
        <w:t>drx-InactivityTimer</w:t>
      </w:r>
      <w:proofErr w:type="spellEnd"/>
      <w:r>
        <w:t>.</w:t>
      </w:r>
    </w:p>
    <w:p w14:paraId="38742EE6" w14:textId="07B915BC" w:rsidR="004D6447" w:rsidRDefault="006D75CF" w:rsidP="00DA289B">
      <w:pPr>
        <w:pStyle w:val="afa"/>
        <w:spacing w:before="240"/>
      </w:pPr>
      <w:r w:rsidRPr="006D75CF">
        <w:t>Legacy DCP</w:t>
      </w:r>
      <w:r w:rsidR="002052BF">
        <w:t xml:space="preserve"> and s</w:t>
      </w:r>
      <w:r w:rsidR="002052BF" w:rsidRPr="000D4B3F">
        <w:t>hort DRX cycle</w:t>
      </w:r>
      <w:r w:rsidR="002052BF">
        <w:t xml:space="preserve"> are </w:t>
      </w:r>
      <w:r w:rsidR="002052BF" w:rsidRPr="002052BF">
        <w:t xml:space="preserve">not </w:t>
      </w:r>
      <w:r w:rsidR="00FA50FC">
        <w:t>used</w:t>
      </w:r>
      <w:r w:rsidR="002052BF" w:rsidRPr="002052BF">
        <w:t xml:space="preserve"> simultaneously</w:t>
      </w:r>
      <w:r w:rsidR="00040468">
        <w:t>.</w:t>
      </w:r>
      <w:r w:rsidR="002052BF">
        <w:t xml:space="preserve"> </w:t>
      </w:r>
      <w:r w:rsidR="00040468">
        <w:t xml:space="preserve">During </w:t>
      </w:r>
      <w:r w:rsidR="004D6447">
        <w:t>the Rel-16 discussion, some companies thought that if s</w:t>
      </w:r>
      <w:r w:rsidR="004D6447" w:rsidRPr="000D4B3F">
        <w:t>hort DRX cycle</w:t>
      </w:r>
      <w:r w:rsidR="004D6447">
        <w:t xml:space="preserve"> is configured, it means there is delay sensitive service ongoing, and the performance for the service is more important than </w:t>
      </w:r>
      <w:r w:rsidR="008C6DA2">
        <w:t xml:space="preserve">power saving. However, it is </w:t>
      </w:r>
      <w:r w:rsidR="00797EAD">
        <w:t>no harm</w:t>
      </w:r>
      <w:r w:rsidR="008C6DA2">
        <w:t xml:space="preserve"> if power saving can be obtained without negative impact on data transmission. </w:t>
      </w:r>
      <w:r w:rsidR="000552BC">
        <w:t xml:space="preserve">LP-WUS </w:t>
      </w:r>
      <w:r w:rsidR="000307FC">
        <w:t>configured</w:t>
      </w:r>
      <w:r w:rsidR="00FA50FC">
        <w:t xml:space="preserve"> and used</w:t>
      </w:r>
      <w:r w:rsidR="000307FC">
        <w:t xml:space="preserve"> with</w:t>
      </w:r>
      <w:r w:rsidR="00A019E3">
        <w:t xml:space="preserve"> </w:t>
      </w:r>
      <w:r w:rsidR="00A019E3" w:rsidRPr="00A019E3">
        <w:t>short DRX cycle</w:t>
      </w:r>
      <w:r w:rsidR="00A019E3">
        <w:t xml:space="preserve"> </w:t>
      </w:r>
      <w:r w:rsidR="00A019E3" w:rsidRPr="00A019E3">
        <w:t>simultaneously</w:t>
      </w:r>
      <w:r w:rsidR="00A019E3">
        <w:t xml:space="preserve"> </w:t>
      </w:r>
      <w:r w:rsidR="00D77F27">
        <w:t xml:space="preserve">can be </w:t>
      </w:r>
      <w:r w:rsidR="00632CDA">
        <w:t>considered</w:t>
      </w:r>
      <w:r w:rsidR="00FA50FC">
        <w:t>, since</w:t>
      </w:r>
      <w:r w:rsidR="00632CDA">
        <w:t xml:space="preserve"> it can be </w:t>
      </w:r>
      <w:r w:rsidR="00D77F27">
        <w:t xml:space="preserve">supported </w:t>
      </w:r>
      <w:r w:rsidR="00632CDA">
        <w:t xml:space="preserve">easily </w:t>
      </w:r>
      <w:r w:rsidR="00D77F27">
        <w:t xml:space="preserve">without impacts on performance and </w:t>
      </w:r>
      <w:r w:rsidR="00D77F27" w:rsidRPr="00933195">
        <w:rPr>
          <w:rFonts w:eastAsiaTheme="minorEastAsia"/>
        </w:rPr>
        <w:t>standardization work</w:t>
      </w:r>
      <w:r w:rsidR="00D77F27">
        <w:rPr>
          <w:rFonts w:eastAsiaTheme="minorEastAsia"/>
        </w:rPr>
        <w:t>.</w:t>
      </w:r>
    </w:p>
    <w:p w14:paraId="1576C93A" w14:textId="62837E60" w:rsidR="002052BF" w:rsidRPr="002052BF" w:rsidRDefault="002052BF" w:rsidP="00ED6437">
      <w:pPr>
        <w:spacing w:line="240" w:lineRule="auto"/>
        <w:rPr>
          <w:rFonts w:eastAsiaTheme="minorEastAsia"/>
          <w:b/>
          <w:bCs/>
          <w:szCs w:val="22"/>
          <w:lang w:val="en-GB"/>
        </w:rPr>
      </w:pPr>
      <w:r>
        <w:rPr>
          <w:rFonts w:eastAsiaTheme="minorEastAsia"/>
          <w:b/>
          <w:bCs/>
          <w:szCs w:val="22"/>
          <w:lang w:val="en-GB"/>
        </w:rPr>
        <w:t>Proposal</w:t>
      </w:r>
      <w:r w:rsidRPr="00806D14">
        <w:rPr>
          <w:rFonts w:eastAsiaTheme="minorEastAsia"/>
          <w:b/>
          <w:bCs/>
          <w:szCs w:val="22"/>
          <w:lang w:val="en-GB"/>
        </w:rPr>
        <w:t xml:space="preserve"> </w:t>
      </w:r>
      <w:r w:rsidR="00963EC0">
        <w:rPr>
          <w:rFonts w:eastAsiaTheme="minorEastAsia"/>
          <w:b/>
          <w:bCs/>
          <w:szCs w:val="22"/>
          <w:lang w:val="en-GB"/>
        </w:rPr>
        <w:t>7</w:t>
      </w:r>
      <w:r w:rsidRPr="00806D14">
        <w:rPr>
          <w:rFonts w:eastAsiaTheme="minorEastAsia"/>
          <w:b/>
          <w:bCs/>
          <w:szCs w:val="22"/>
          <w:lang w:val="en-GB"/>
        </w:rPr>
        <w:t>:</w:t>
      </w:r>
      <w:r w:rsidRPr="008C6DA2">
        <w:rPr>
          <w:rFonts w:eastAsiaTheme="minorEastAsia"/>
          <w:b/>
          <w:bCs/>
          <w:szCs w:val="22"/>
          <w:lang w:val="en-GB"/>
        </w:rPr>
        <w:t xml:space="preserve"> </w:t>
      </w:r>
      <w:r w:rsidR="004E2E81">
        <w:rPr>
          <w:rFonts w:eastAsiaTheme="minorEastAsia"/>
          <w:b/>
          <w:bCs/>
          <w:szCs w:val="22"/>
          <w:lang w:val="en-GB"/>
        </w:rPr>
        <w:t>LP-WUS</w:t>
      </w:r>
      <w:r w:rsidR="008C6DA2" w:rsidRPr="008C6DA2">
        <w:rPr>
          <w:rFonts w:eastAsiaTheme="minorEastAsia"/>
          <w:b/>
          <w:bCs/>
          <w:szCs w:val="22"/>
          <w:lang w:val="en-GB"/>
        </w:rPr>
        <w:t xml:space="preserve"> </w:t>
      </w:r>
      <w:r>
        <w:rPr>
          <w:rFonts w:eastAsiaTheme="minorEastAsia"/>
          <w:b/>
          <w:bCs/>
          <w:szCs w:val="22"/>
          <w:lang w:val="en-GB"/>
        </w:rPr>
        <w:t>can be</w:t>
      </w:r>
      <w:r w:rsidRPr="00806D14">
        <w:rPr>
          <w:rFonts w:eastAsiaTheme="minorEastAsia"/>
          <w:b/>
          <w:bCs/>
          <w:szCs w:val="22"/>
          <w:lang w:val="en-GB"/>
        </w:rPr>
        <w:t xml:space="preserve"> configured </w:t>
      </w:r>
      <w:r w:rsidR="00465225">
        <w:rPr>
          <w:rFonts w:eastAsiaTheme="minorEastAsia"/>
          <w:b/>
          <w:bCs/>
          <w:szCs w:val="22"/>
          <w:lang w:val="en-GB"/>
        </w:rPr>
        <w:t xml:space="preserve">and used </w:t>
      </w:r>
      <w:r w:rsidR="008C6DA2">
        <w:rPr>
          <w:rFonts w:eastAsiaTheme="minorEastAsia"/>
          <w:b/>
          <w:bCs/>
          <w:szCs w:val="22"/>
          <w:lang w:val="en-GB"/>
        </w:rPr>
        <w:t xml:space="preserve">with </w:t>
      </w:r>
      <w:r w:rsidR="00811308">
        <w:rPr>
          <w:rFonts w:eastAsiaTheme="minorEastAsia"/>
          <w:b/>
          <w:bCs/>
          <w:szCs w:val="22"/>
          <w:lang w:val="en-GB"/>
        </w:rPr>
        <w:t>s</w:t>
      </w:r>
      <w:r w:rsidR="008C6DA2" w:rsidRPr="002052BF">
        <w:rPr>
          <w:rFonts w:eastAsiaTheme="minorEastAsia"/>
          <w:b/>
          <w:bCs/>
          <w:szCs w:val="22"/>
          <w:lang w:val="en-GB"/>
        </w:rPr>
        <w:t>hort DRX cycle</w:t>
      </w:r>
      <w:r w:rsidR="008C6DA2" w:rsidRPr="00806D14">
        <w:rPr>
          <w:rFonts w:eastAsiaTheme="minorEastAsia"/>
          <w:b/>
          <w:bCs/>
          <w:szCs w:val="22"/>
          <w:lang w:val="en-GB"/>
        </w:rPr>
        <w:t xml:space="preserve"> </w:t>
      </w:r>
      <w:r w:rsidRPr="00806D14">
        <w:rPr>
          <w:rFonts w:eastAsiaTheme="minorEastAsia"/>
          <w:b/>
          <w:bCs/>
          <w:szCs w:val="22"/>
          <w:lang w:val="en-GB"/>
        </w:rPr>
        <w:t>simultaneously for the same UE</w:t>
      </w:r>
      <w:r w:rsidR="004E2E81">
        <w:rPr>
          <w:rFonts w:eastAsiaTheme="minorEastAsia"/>
          <w:b/>
          <w:bCs/>
          <w:szCs w:val="22"/>
          <w:lang w:val="en-GB"/>
        </w:rPr>
        <w:t>, no further specification impacts are expected</w:t>
      </w:r>
      <w:r w:rsidRPr="00806D14">
        <w:rPr>
          <w:rFonts w:eastAsiaTheme="minorEastAsia"/>
          <w:b/>
          <w:bCs/>
          <w:szCs w:val="22"/>
          <w:lang w:val="en-GB"/>
        </w:rPr>
        <w:t>.</w:t>
      </w:r>
    </w:p>
    <w:p w14:paraId="4AFE551B" w14:textId="0D9187A6" w:rsidR="0083240D" w:rsidRDefault="000D4B3F" w:rsidP="008561C8">
      <w:pPr>
        <w:pStyle w:val="30"/>
        <w:numPr>
          <w:ilvl w:val="2"/>
          <w:numId w:val="2"/>
        </w:numPr>
      </w:pPr>
      <w:r>
        <w:t xml:space="preserve">Impacts on </w:t>
      </w:r>
      <w:r w:rsidR="0083240D">
        <w:t>SPS</w:t>
      </w:r>
      <w:r w:rsidR="0043713A">
        <w:t xml:space="preserve"> and CG</w:t>
      </w:r>
    </w:p>
    <w:p w14:paraId="0A6EAAF9" w14:textId="7DBF364D" w:rsidR="00E32376" w:rsidRPr="00B9087B" w:rsidRDefault="00091E9D" w:rsidP="00F423D3">
      <w:pPr>
        <w:spacing w:line="240" w:lineRule="auto"/>
        <w:rPr>
          <w:rFonts w:eastAsiaTheme="minorEastAsia"/>
        </w:rPr>
      </w:pPr>
      <w:r w:rsidRPr="00B9087B">
        <w:rPr>
          <w:rFonts w:eastAsiaTheme="minorEastAsia"/>
        </w:rPr>
        <w:t>LP-WUS indication in CONNECTED mode is to trigger MR PDCCH monitoring</w:t>
      </w:r>
      <w:r w:rsidR="00B9087B" w:rsidRPr="00B9087B">
        <w:rPr>
          <w:rFonts w:eastAsiaTheme="minorEastAsia"/>
        </w:rPr>
        <w:t xml:space="preserve">, the LP-WUS only impacts MR PDCCH monitoring. </w:t>
      </w:r>
      <w:r w:rsidR="00CB55C9" w:rsidRPr="00B9087B">
        <w:rPr>
          <w:rFonts w:eastAsiaTheme="minorEastAsia"/>
        </w:rPr>
        <w:t>F</w:t>
      </w:r>
      <w:r w:rsidR="00B9087B" w:rsidRPr="00B9087B">
        <w:rPr>
          <w:rFonts w:eastAsiaTheme="minorEastAsia"/>
        </w:rPr>
        <w:t xml:space="preserve">or </w:t>
      </w:r>
      <w:r w:rsidR="00B371E3">
        <w:rPr>
          <w:rFonts w:eastAsiaTheme="minorEastAsia"/>
        </w:rPr>
        <w:t xml:space="preserve">DL </w:t>
      </w:r>
      <w:r w:rsidR="00B9087B" w:rsidRPr="00B9087B">
        <w:rPr>
          <w:rFonts w:eastAsiaTheme="minorEastAsia"/>
        </w:rPr>
        <w:t>configured resources,</w:t>
      </w:r>
      <w:r w:rsidR="00B371E3">
        <w:rPr>
          <w:rFonts w:eastAsiaTheme="minorEastAsia"/>
        </w:rPr>
        <w:t xml:space="preserve"> </w:t>
      </w:r>
      <w:r w:rsidR="00B371E3">
        <w:rPr>
          <w:rFonts w:eastAsiaTheme="minorEastAsia" w:hint="eastAsia"/>
        </w:rPr>
        <w:t>e.g.</w:t>
      </w:r>
      <w:r w:rsidR="00B371E3">
        <w:rPr>
          <w:rFonts w:eastAsiaTheme="minorEastAsia"/>
        </w:rPr>
        <w:t xml:space="preserve"> DL SPS,</w:t>
      </w:r>
      <w:r w:rsidR="00B9087B" w:rsidRPr="00B9087B">
        <w:rPr>
          <w:rFonts w:eastAsiaTheme="minorEastAsia"/>
        </w:rPr>
        <w:t xml:space="preserve"> </w:t>
      </w:r>
      <w:r w:rsidR="00D46A40">
        <w:rPr>
          <w:rFonts w:eastAsiaTheme="minorEastAsia"/>
        </w:rPr>
        <w:t>a</w:t>
      </w:r>
      <w:r w:rsidR="00D46A40" w:rsidRPr="00D46A40">
        <w:rPr>
          <w:rFonts w:eastAsiaTheme="minorEastAsia"/>
        </w:rPr>
        <w:t xml:space="preserve">s the </w:t>
      </w:r>
      <w:proofErr w:type="spellStart"/>
      <w:r w:rsidR="00D46A40" w:rsidRPr="00D46A40">
        <w:rPr>
          <w:rFonts w:eastAsiaTheme="minorEastAsia"/>
        </w:rPr>
        <w:t>gNB</w:t>
      </w:r>
      <w:proofErr w:type="spellEnd"/>
      <w:r w:rsidR="00D46A40" w:rsidRPr="00D46A40">
        <w:rPr>
          <w:rFonts w:eastAsiaTheme="minorEastAsia"/>
        </w:rPr>
        <w:t xml:space="preserve"> allocates </w:t>
      </w:r>
      <w:r w:rsidR="008729F1">
        <w:rPr>
          <w:rFonts w:eastAsiaTheme="minorEastAsia"/>
        </w:rPr>
        <w:t xml:space="preserve">DL </w:t>
      </w:r>
      <w:r w:rsidR="00D46A40" w:rsidRPr="00D46A40">
        <w:rPr>
          <w:rFonts w:eastAsiaTheme="minorEastAsia"/>
        </w:rPr>
        <w:t>SPS resources despite knowing the LP-WUS</w:t>
      </w:r>
      <w:r w:rsidR="00D46A40">
        <w:rPr>
          <w:rFonts w:eastAsiaTheme="minorEastAsia"/>
        </w:rPr>
        <w:t xml:space="preserve"> is enabled</w:t>
      </w:r>
      <w:r w:rsidR="00D46A40" w:rsidRPr="00D46A40">
        <w:rPr>
          <w:rFonts w:eastAsiaTheme="minorEastAsia"/>
        </w:rPr>
        <w:t xml:space="preserve">, </w:t>
      </w:r>
      <w:proofErr w:type="spellStart"/>
      <w:r w:rsidR="00D46A40" w:rsidRPr="00D46A40">
        <w:rPr>
          <w:rFonts w:eastAsiaTheme="minorEastAsia"/>
        </w:rPr>
        <w:t>gNB</w:t>
      </w:r>
      <w:proofErr w:type="spellEnd"/>
      <w:r w:rsidR="00D46A40" w:rsidRPr="00D46A40">
        <w:rPr>
          <w:rFonts w:eastAsiaTheme="minorEastAsia"/>
        </w:rPr>
        <w:t xml:space="preserve"> expects the UE to perform legacy operation on </w:t>
      </w:r>
      <w:r w:rsidR="008729F1">
        <w:rPr>
          <w:rFonts w:eastAsiaTheme="minorEastAsia"/>
        </w:rPr>
        <w:t xml:space="preserve">DL </w:t>
      </w:r>
      <w:r w:rsidR="0034017B" w:rsidRPr="00D46A40">
        <w:rPr>
          <w:rFonts w:eastAsiaTheme="minorEastAsia"/>
        </w:rPr>
        <w:t>SPS</w:t>
      </w:r>
      <w:r w:rsidR="00FC5B04" w:rsidRPr="00FC5B04">
        <w:rPr>
          <w:rFonts w:eastAsiaTheme="minorEastAsia"/>
        </w:rPr>
        <w:t xml:space="preserve"> </w:t>
      </w:r>
      <w:r w:rsidR="00FC5B04" w:rsidRPr="00D46A40">
        <w:rPr>
          <w:rFonts w:eastAsiaTheme="minorEastAsia"/>
        </w:rPr>
        <w:t>resources</w:t>
      </w:r>
      <w:r w:rsidR="00D46A40">
        <w:rPr>
          <w:rFonts w:eastAsiaTheme="minorEastAsia"/>
        </w:rPr>
        <w:t>,</w:t>
      </w:r>
      <w:r w:rsidR="00D46A40" w:rsidRPr="00D46A40">
        <w:rPr>
          <w:rFonts w:eastAsiaTheme="minorEastAsia"/>
        </w:rPr>
        <w:t xml:space="preserve"> </w:t>
      </w:r>
      <w:r w:rsidR="00D46A40">
        <w:rPr>
          <w:rFonts w:eastAsiaTheme="minorEastAsia"/>
        </w:rPr>
        <w:t xml:space="preserve">and </w:t>
      </w:r>
      <w:r w:rsidR="00B9087B" w:rsidRPr="00B9087B">
        <w:rPr>
          <w:rFonts w:eastAsiaTheme="minorEastAsia"/>
        </w:rPr>
        <w:t xml:space="preserve">there is no mismatch between UE and </w:t>
      </w:r>
      <w:proofErr w:type="spellStart"/>
      <w:r w:rsidR="00B9087B" w:rsidRPr="00B9087B">
        <w:rPr>
          <w:rFonts w:eastAsiaTheme="minorEastAsia"/>
        </w:rPr>
        <w:t>gNB</w:t>
      </w:r>
      <w:proofErr w:type="spellEnd"/>
      <w:r w:rsidR="00B9087B" w:rsidRPr="00B9087B">
        <w:rPr>
          <w:rFonts w:eastAsiaTheme="minorEastAsia"/>
        </w:rPr>
        <w:t xml:space="preserve"> on LP-WUR/MR monitoring.</w:t>
      </w:r>
      <w:r w:rsidR="00F854C5">
        <w:rPr>
          <w:rFonts w:eastAsiaTheme="minorEastAsia"/>
        </w:rPr>
        <w:t xml:space="preserve"> From UE perspective, UE should monitor </w:t>
      </w:r>
      <w:r w:rsidR="008729F1">
        <w:rPr>
          <w:rFonts w:eastAsiaTheme="minorEastAsia"/>
        </w:rPr>
        <w:t xml:space="preserve">DL </w:t>
      </w:r>
      <w:r w:rsidR="00F854C5">
        <w:rPr>
          <w:rFonts w:eastAsiaTheme="minorEastAsia"/>
        </w:rPr>
        <w:t>SPS</w:t>
      </w:r>
      <w:r w:rsidR="00F854C5" w:rsidRPr="00F854C5">
        <w:rPr>
          <w:rFonts w:eastAsiaTheme="minorEastAsia"/>
        </w:rPr>
        <w:t xml:space="preserve"> </w:t>
      </w:r>
      <w:r w:rsidR="00F854C5" w:rsidRPr="00D46A40">
        <w:rPr>
          <w:rFonts w:eastAsiaTheme="minorEastAsia"/>
        </w:rPr>
        <w:t>resources</w:t>
      </w:r>
      <w:r w:rsidR="00F854C5">
        <w:rPr>
          <w:rFonts w:eastAsiaTheme="minorEastAsia"/>
        </w:rPr>
        <w:t xml:space="preserve"> by MR to avoid missing any DL data.</w:t>
      </w:r>
    </w:p>
    <w:p w14:paraId="5EE54E74" w14:textId="43E47784" w:rsidR="00B9087B" w:rsidRDefault="00B9087B" w:rsidP="00F423D3">
      <w:pPr>
        <w:spacing w:line="240" w:lineRule="auto"/>
        <w:rPr>
          <w:rFonts w:eastAsiaTheme="minorEastAsia"/>
          <w:b/>
        </w:rPr>
      </w:pPr>
      <w:r w:rsidRPr="00523189">
        <w:rPr>
          <w:rFonts w:eastAsiaTheme="minorEastAsia"/>
          <w:b/>
        </w:rPr>
        <w:t xml:space="preserve">Proposal </w:t>
      </w:r>
      <w:r w:rsidR="00963EC0">
        <w:rPr>
          <w:rFonts w:eastAsiaTheme="minorEastAsia"/>
          <w:b/>
        </w:rPr>
        <w:t>8</w:t>
      </w:r>
      <w:r w:rsidRPr="00523189">
        <w:rPr>
          <w:rFonts w:eastAsiaTheme="minorEastAsia"/>
          <w:b/>
        </w:rPr>
        <w:t xml:space="preserve">: </w:t>
      </w:r>
      <w:r w:rsidR="008729F1">
        <w:rPr>
          <w:rFonts w:eastAsiaTheme="minorEastAsia"/>
          <w:b/>
        </w:rPr>
        <w:t xml:space="preserve">DL </w:t>
      </w:r>
      <w:r w:rsidR="0065572F" w:rsidRPr="0065572F">
        <w:rPr>
          <w:rFonts w:eastAsiaTheme="minorEastAsia"/>
          <w:b/>
        </w:rPr>
        <w:t>SPS</w:t>
      </w:r>
      <w:r w:rsidR="0065572F">
        <w:rPr>
          <w:rFonts w:eastAsiaTheme="minorEastAsia"/>
          <w:b/>
        </w:rPr>
        <w:t xml:space="preserve"> </w:t>
      </w:r>
      <w:r w:rsidR="00A74207">
        <w:rPr>
          <w:rFonts w:eastAsiaTheme="minorEastAsia"/>
          <w:b/>
        </w:rPr>
        <w:t>is</w:t>
      </w:r>
      <w:r w:rsidR="0065572F">
        <w:rPr>
          <w:rFonts w:eastAsiaTheme="minorEastAsia"/>
          <w:b/>
        </w:rPr>
        <w:t xml:space="preserve"> </w:t>
      </w:r>
      <w:r w:rsidR="0065572F" w:rsidRPr="0065572F">
        <w:rPr>
          <w:rFonts w:eastAsiaTheme="minorEastAsia"/>
          <w:b/>
        </w:rPr>
        <w:t>not impacted by LP-WUS</w:t>
      </w:r>
      <w:r w:rsidR="0065572F">
        <w:rPr>
          <w:rFonts w:eastAsiaTheme="minorEastAsia"/>
          <w:b/>
        </w:rPr>
        <w:t xml:space="preserve">, i.e. </w:t>
      </w:r>
      <w:r w:rsidR="0065572F" w:rsidRPr="0065572F">
        <w:rPr>
          <w:rFonts w:eastAsiaTheme="minorEastAsia"/>
          <w:b/>
        </w:rPr>
        <w:t xml:space="preserve">UE still needs to wake up MR </w:t>
      </w:r>
      <w:r w:rsidR="00FC5B04">
        <w:rPr>
          <w:rFonts w:eastAsiaTheme="minorEastAsia"/>
          <w:b/>
        </w:rPr>
        <w:t>for reception</w:t>
      </w:r>
      <w:r w:rsidR="0065572F" w:rsidRPr="0065572F">
        <w:rPr>
          <w:rFonts w:eastAsiaTheme="minorEastAsia"/>
          <w:b/>
        </w:rPr>
        <w:t xml:space="preserve"> on </w:t>
      </w:r>
      <w:r w:rsidR="00FC5B04" w:rsidRPr="00FC5B04">
        <w:rPr>
          <w:rFonts w:eastAsiaTheme="minorEastAsia"/>
          <w:b/>
        </w:rPr>
        <w:t xml:space="preserve">DL SPS </w:t>
      </w:r>
      <w:r w:rsidR="0065572F" w:rsidRPr="0065572F">
        <w:rPr>
          <w:rFonts w:eastAsiaTheme="minorEastAsia"/>
          <w:b/>
        </w:rPr>
        <w:t>resources.</w:t>
      </w:r>
    </w:p>
    <w:p w14:paraId="7F0BDA96" w14:textId="655D9C76" w:rsidR="008729F1" w:rsidRPr="009A65CF" w:rsidRDefault="00CB55C9" w:rsidP="00F423D3">
      <w:pPr>
        <w:spacing w:line="240" w:lineRule="auto"/>
        <w:rPr>
          <w:rFonts w:eastAsiaTheme="minorEastAsia"/>
          <w:szCs w:val="22"/>
        </w:rPr>
      </w:pPr>
      <w:r w:rsidRPr="009A65CF">
        <w:rPr>
          <w:rFonts w:eastAsiaTheme="minorEastAsia"/>
          <w:szCs w:val="22"/>
        </w:rPr>
        <w:t xml:space="preserve">However, for UL configured resources, e.g. configured grant Type 1 or </w:t>
      </w:r>
      <w:r w:rsidRPr="009A65CF">
        <w:rPr>
          <w:noProof/>
          <w:szCs w:val="22"/>
          <w:lang w:eastAsia="ko-KR"/>
        </w:rPr>
        <w:t>configured grant Type 2 (</w:t>
      </w:r>
      <w:r w:rsidRPr="009A65CF">
        <w:rPr>
          <w:rFonts w:eastAsiaTheme="minorEastAsia"/>
          <w:szCs w:val="22"/>
        </w:rPr>
        <w:t>UL SPS),</w:t>
      </w:r>
      <w:r w:rsidR="00DB1B8F" w:rsidRPr="009A65CF">
        <w:rPr>
          <w:rFonts w:eastAsiaTheme="minorEastAsia"/>
          <w:szCs w:val="22"/>
        </w:rPr>
        <w:t xml:space="preserve"> sometimes there is a UL configured resource but UE does not have the UL data for transmission. If UL skipping is not enabled, the UE should </w:t>
      </w:r>
      <w:r w:rsidR="00100036" w:rsidRPr="009A65CF">
        <w:rPr>
          <w:rFonts w:eastAsiaTheme="minorEastAsia"/>
          <w:szCs w:val="22"/>
        </w:rPr>
        <w:t xml:space="preserve">still </w:t>
      </w:r>
      <w:r w:rsidR="00DB1B8F" w:rsidRPr="009A65CF">
        <w:rPr>
          <w:rFonts w:eastAsiaTheme="minorEastAsia"/>
          <w:szCs w:val="22"/>
        </w:rPr>
        <w:t>transmit padding bits in the UL configured resource</w:t>
      </w:r>
      <w:r w:rsidR="003707B5" w:rsidRPr="009A65CF">
        <w:rPr>
          <w:rFonts w:eastAsiaTheme="minorEastAsia"/>
          <w:szCs w:val="22"/>
        </w:rPr>
        <w:t xml:space="preserve"> which leads to additional power consumption. If the UE is operating with LP-WUR, it is beneficial to skip UL configured resource if no UL data available so the UE does not need to turn on the MR and keeps monitoring LP-WUS.</w:t>
      </w:r>
    </w:p>
    <w:p w14:paraId="56E5AA9D" w14:textId="134D30B8" w:rsidR="0043713A" w:rsidRDefault="003A59B7" w:rsidP="00EB6FAF">
      <w:pPr>
        <w:spacing w:line="240" w:lineRule="auto"/>
      </w:pPr>
      <w:r w:rsidRPr="00523189">
        <w:rPr>
          <w:rFonts w:eastAsiaTheme="minorEastAsia"/>
          <w:b/>
        </w:rPr>
        <w:t xml:space="preserve">Proposal </w:t>
      </w:r>
      <w:r w:rsidR="00963EC0">
        <w:rPr>
          <w:rFonts w:eastAsiaTheme="minorEastAsia"/>
          <w:b/>
        </w:rPr>
        <w:t>9</w:t>
      </w:r>
      <w:r w:rsidRPr="00523189">
        <w:rPr>
          <w:rFonts w:eastAsiaTheme="minorEastAsia"/>
          <w:b/>
        </w:rPr>
        <w:t>:</w:t>
      </w:r>
      <w:r>
        <w:rPr>
          <w:rFonts w:eastAsiaTheme="minorEastAsia"/>
          <w:b/>
        </w:rPr>
        <w:t xml:space="preserve"> </w:t>
      </w:r>
      <w:r w:rsidR="00532C47">
        <w:rPr>
          <w:rFonts w:eastAsiaTheme="minorEastAsia"/>
          <w:b/>
        </w:rPr>
        <w:t xml:space="preserve">For UL </w:t>
      </w:r>
      <w:r w:rsidR="00532C47" w:rsidRPr="0065572F">
        <w:rPr>
          <w:rFonts w:eastAsiaTheme="minorEastAsia"/>
          <w:b/>
        </w:rPr>
        <w:t>configured resources</w:t>
      </w:r>
      <w:r w:rsidR="00532C47">
        <w:rPr>
          <w:rFonts w:eastAsiaTheme="minorEastAsia"/>
          <w:b/>
        </w:rPr>
        <w:t xml:space="preserve">, </w:t>
      </w:r>
      <w:r w:rsidR="009A1347">
        <w:rPr>
          <w:rFonts w:eastAsiaTheme="minorEastAsia"/>
          <w:b/>
        </w:rPr>
        <w:t xml:space="preserve">RAN2 to discuss whether </w:t>
      </w:r>
      <w:r w:rsidR="003707B5">
        <w:rPr>
          <w:rFonts w:eastAsiaTheme="minorEastAsia"/>
          <w:b/>
        </w:rPr>
        <w:t xml:space="preserve">UE can </w:t>
      </w:r>
      <w:r w:rsidR="003707B5" w:rsidRPr="003707B5">
        <w:rPr>
          <w:rFonts w:eastAsiaTheme="minorEastAsia"/>
          <w:b/>
        </w:rPr>
        <w:t xml:space="preserve">skip UL configured resource if the UE is operating with LP-WUR </w:t>
      </w:r>
      <w:r w:rsidR="003707B5">
        <w:rPr>
          <w:rFonts w:eastAsiaTheme="minorEastAsia"/>
          <w:b/>
        </w:rPr>
        <w:t xml:space="preserve">and </w:t>
      </w:r>
      <w:r w:rsidR="003707B5" w:rsidRPr="003707B5">
        <w:rPr>
          <w:rFonts w:eastAsiaTheme="minorEastAsia"/>
          <w:b/>
        </w:rPr>
        <w:t>does not have the UL data for transmission</w:t>
      </w:r>
      <w:r w:rsidR="003707B5">
        <w:rPr>
          <w:rFonts w:eastAsiaTheme="minorEastAsia"/>
          <w:b/>
        </w:rPr>
        <w:t>.</w:t>
      </w:r>
    </w:p>
    <w:bookmarkEnd w:id="2"/>
    <w:bookmarkEnd w:id="3"/>
    <w:p w14:paraId="669EC1BE" w14:textId="77777777" w:rsidR="0083240D" w:rsidRPr="00250190"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737B76FA" w14:textId="77777777" w:rsidR="0083240D" w:rsidRPr="005F4B04" w:rsidRDefault="0083240D" w:rsidP="007907E2">
      <w:pPr>
        <w:spacing w:line="240" w:lineRule="auto"/>
        <w:rPr>
          <w:rFonts w:eastAsiaTheme="minorEastAsia"/>
          <w:bCs/>
          <w:szCs w:val="22"/>
        </w:rPr>
      </w:pPr>
      <w:r w:rsidRPr="005F4B04">
        <w:rPr>
          <w:rFonts w:eastAsiaTheme="minorEastAsia"/>
          <w:bCs/>
          <w:szCs w:val="22"/>
        </w:rPr>
        <w:t xml:space="preserve">In this paper, we discuss </w:t>
      </w:r>
      <w:r w:rsidRPr="005F4B04">
        <w:rPr>
          <w:rFonts w:hint="eastAsia"/>
          <w:szCs w:val="22"/>
          <w:lang w:val="en-GB"/>
        </w:rPr>
        <w:t>high</w:t>
      </w:r>
      <w:r w:rsidRPr="005F4B04">
        <w:rPr>
          <w:szCs w:val="22"/>
          <w:lang w:val="en-GB"/>
        </w:rPr>
        <w:t>er layer design for CONNECTED mode,</w:t>
      </w:r>
      <w:r w:rsidRPr="005F4B04">
        <w:rPr>
          <w:rFonts w:eastAsiaTheme="minorEastAsia"/>
          <w:bCs/>
          <w:szCs w:val="22"/>
        </w:rPr>
        <w:t xml:space="preserve"> and have the following proposals.</w:t>
      </w:r>
    </w:p>
    <w:p w14:paraId="629056AB" w14:textId="18255D84" w:rsidR="0083240D" w:rsidRPr="005F4B04" w:rsidRDefault="005E37C7" w:rsidP="007907E2">
      <w:pPr>
        <w:spacing w:line="240" w:lineRule="auto"/>
        <w:rPr>
          <w:rFonts w:eastAsiaTheme="minorEastAsia"/>
          <w:bCs/>
          <w:szCs w:val="22"/>
          <w:u w:val="single"/>
        </w:rPr>
      </w:pPr>
      <w:r w:rsidRPr="005E37C7">
        <w:rPr>
          <w:rFonts w:eastAsiaTheme="minorEastAsia"/>
          <w:bCs/>
          <w:szCs w:val="22"/>
          <w:u w:val="single"/>
        </w:rPr>
        <w:t>Configuration for LP-WUS</w:t>
      </w:r>
    </w:p>
    <w:p w14:paraId="2E252E8A" w14:textId="77777777" w:rsidR="005030DD" w:rsidRDefault="005030DD" w:rsidP="005030DD">
      <w:pPr>
        <w:spacing w:line="240" w:lineRule="auto"/>
        <w:rPr>
          <w:rFonts w:eastAsiaTheme="minorEastAsia"/>
          <w:b/>
        </w:rPr>
      </w:pPr>
      <w:r w:rsidRPr="00523189">
        <w:rPr>
          <w:rFonts w:eastAsiaTheme="minorEastAsia"/>
          <w:b/>
        </w:rPr>
        <w:t xml:space="preserve">Proposal </w:t>
      </w:r>
      <w:r>
        <w:rPr>
          <w:rFonts w:eastAsiaTheme="minorEastAsia"/>
          <w:b/>
        </w:rPr>
        <w:t>1</w:t>
      </w:r>
      <w:r w:rsidRPr="00523189">
        <w:rPr>
          <w:rFonts w:eastAsiaTheme="minorEastAsia"/>
          <w:b/>
        </w:rPr>
        <w:t>:</w:t>
      </w:r>
      <w:r>
        <w:rPr>
          <w:rFonts w:eastAsiaTheme="minorEastAsia"/>
          <w:b/>
        </w:rPr>
        <w:t xml:space="preserve"> UE can send assistance information to the network indicating to disable the LP-WUS </w:t>
      </w:r>
      <w:r w:rsidRPr="00E11DCD">
        <w:rPr>
          <w:rFonts w:eastAsiaTheme="minorEastAsia"/>
          <w:b/>
        </w:rPr>
        <w:t xml:space="preserve">functionality </w:t>
      </w:r>
      <w:r>
        <w:rPr>
          <w:rFonts w:eastAsiaTheme="minorEastAsia"/>
          <w:b/>
        </w:rPr>
        <w:t xml:space="preserve">or </w:t>
      </w:r>
      <w:r w:rsidRPr="006125A6">
        <w:rPr>
          <w:rFonts w:eastAsiaTheme="minorEastAsia"/>
          <w:b/>
        </w:rPr>
        <w:t xml:space="preserve">whether the LP-WUS can be </w:t>
      </w:r>
      <w:r>
        <w:rPr>
          <w:rFonts w:eastAsiaTheme="minorEastAsia"/>
          <w:b/>
        </w:rPr>
        <w:t>enabled</w:t>
      </w:r>
      <w:r w:rsidRPr="006125A6">
        <w:rPr>
          <w:rFonts w:eastAsiaTheme="minorEastAsia"/>
          <w:b/>
        </w:rPr>
        <w:t xml:space="preserve"> again</w:t>
      </w:r>
      <w:r>
        <w:rPr>
          <w:rFonts w:eastAsiaTheme="minorEastAsia"/>
          <w:b/>
        </w:rPr>
        <w:t>.</w:t>
      </w:r>
    </w:p>
    <w:p w14:paraId="6377374D" w14:textId="77777777" w:rsidR="005030DD" w:rsidRPr="0072366F" w:rsidRDefault="005030DD" w:rsidP="005030DD">
      <w:pPr>
        <w:spacing w:line="240" w:lineRule="auto"/>
        <w:rPr>
          <w:rFonts w:eastAsiaTheme="minorEastAsia"/>
        </w:rPr>
      </w:pPr>
      <w:r w:rsidRPr="00523189">
        <w:rPr>
          <w:rFonts w:eastAsiaTheme="minorEastAsia"/>
          <w:b/>
        </w:rPr>
        <w:t xml:space="preserve">Proposal </w:t>
      </w:r>
      <w:r>
        <w:rPr>
          <w:rFonts w:eastAsiaTheme="minorEastAsia"/>
          <w:b/>
        </w:rPr>
        <w:t>2</w:t>
      </w:r>
      <w:r w:rsidRPr="00523189">
        <w:rPr>
          <w:rFonts w:eastAsiaTheme="minorEastAsia"/>
          <w:b/>
        </w:rPr>
        <w:t>:</w:t>
      </w:r>
      <w:r>
        <w:rPr>
          <w:rFonts w:eastAsiaTheme="minorEastAsia"/>
          <w:b/>
        </w:rPr>
        <w:t xml:space="preserve"> When to send the </w:t>
      </w:r>
      <w:proofErr w:type="gramStart"/>
      <w:r>
        <w:rPr>
          <w:rFonts w:eastAsiaTheme="minorEastAsia"/>
          <w:b/>
        </w:rPr>
        <w:t>assistance</w:t>
      </w:r>
      <w:proofErr w:type="gramEnd"/>
      <w:r>
        <w:rPr>
          <w:rFonts w:eastAsiaTheme="minorEastAsia"/>
          <w:b/>
        </w:rPr>
        <w:t xml:space="preserve"> information is up to UE implementation, without additional configuration to the UE.</w:t>
      </w:r>
    </w:p>
    <w:p w14:paraId="3C3A764C" w14:textId="77777777" w:rsidR="005030DD" w:rsidRPr="0072366F" w:rsidRDefault="005030DD" w:rsidP="005030DD">
      <w:pPr>
        <w:spacing w:line="240" w:lineRule="auto"/>
        <w:rPr>
          <w:rFonts w:eastAsiaTheme="minorEastAsia"/>
        </w:rPr>
      </w:pPr>
      <w:r w:rsidRPr="00523189">
        <w:rPr>
          <w:rFonts w:eastAsiaTheme="minorEastAsia"/>
          <w:b/>
        </w:rPr>
        <w:lastRenderedPageBreak/>
        <w:t xml:space="preserve">Proposal </w:t>
      </w:r>
      <w:r>
        <w:rPr>
          <w:rFonts w:eastAsiaTheme="minorEastAsia"/>
          <w:b/>
        </w:rPr>
        <w:t>3</w:t>
      </w:r>
      <w:r w:rsidRPr="00523189">
        <w:rPr>
          <w:rFonts w:eastAsiaTheme="minorEastAsia"/>
          <w:b/>
        </w:rPr>
        <w:t>:</w:t>
      </w:r>
      <w:r>
        <w:rPr>
          <w:rFonts w:eastAsiaTheme="minorEastAsia"/>
          <w:b/>
        </w:rPr>
        <w:t xml:space="preserve"> T</w:t>
      </w:r>
      <w:r w:rsidRPr="00B00E01">
        <w:rPr>
          <w:rFonts w:eastAsiaTheme="minorEastAsia"/>
          <w:b/>
        </w:rPr>
        <w:t>he UE considers the LP-WUS is enabled and starts to use the LP-WUS functionality</w:t>
      </w:r>
      <w:r>
        <w:rPr>
          <w:rFonts w:eastAsiaTheme="minorEastAsia"/>
          <w:b/>
        </w:rPr>
        <w:t xml:space="preserve"> after receiving </w:t>
      </w:r>
      <w:r w:rsidRPr="00B00E01">
        <w:rPr>
          <w:rFonts w:eastAsiaTheme="minorEastAsia"/>
          <w:b/>
        </w:rPr>
        <w:t>LP-WUS configuration by RRC signaling</w:t>
      </w:r>
      <w:r>
        <w:rPr>
          <w:rFonts w:eastAsiaTheme="minorEastAsia"/>
          <w:b/>
        </w:rPr>
        <w:t>.</w:t>
      </w:r>
      <w:r w:rsidRPr="00B00E01">
        <w:t xml:space="preserve"> </w:t>
      </w:r>
      <w:r w:rsidRPr="00B00E01">
        <w:rPr>
          <w:rFonts w:eastAsiaTheme="minorEastAsia"/>
          <w:b/>
        </w:rPr>
        <w:t>Separate activation/deactivation signaling</w:t>
      </w:r>
      <w:r>
        <w:rPr>
          <w:rFonts w:eastAsiaTheme="minorEastAsia"/>
          <w:b/>
        </w:rPr>
        <w:t xml:space="preserve"> is not supported.</w:t>
      </w:r>
    </w:p>
    <w:p w14:paraId="059A21A4" w14:textId="77777777" w:rsidR="005030DD" w:rsidRDefault="005030DD" w:rsidP="005030DD">
      <w:pPr>
        <w:spacing w:after="0" w:line="240" w:lineRule="auto"/>
        <w:rPr>
          <w:rFonts w:eastAsiaTheme="minorEastAsia"/>
          <w:b/>
        </w:rPr>
      </w:pPr>
      <w:r w:rsidRPr="00E40E82">
        <w:rPr>
          <w:rFonts w:eastAsiaTheme="minorEastAsia"/>
          <w:b/>
        </w:rPr>
        <w:t xml:space="preserve">Proposal </w:t>
      </w:r>
      <w:r>
        <w:rPr>
          <w:rFonts w:eastAsiaTheme="minorEastAsia"/>
          <w:b/>
        </w:rPr>
        <w:t>4</w:t>
      </w:r>
      <w:r w:rsidRPr="00E40E82">
        <w:rPr>
          <w:rFonts w:eastAsiaTheme="minorEastAsia"/>
          <w:b/>
        </w:rPr>
        <w:t>:</w:t>
      </w:r>
      <w:r>
        <w:rPr>
          <w:rFonts w:eastAsiaTheme="minorEastAsia"/>
          <w:b/>
        </w:rPr>
        <w:t xml:space="preserve"> RAN2 to further discuss the following alternatives:</w:t>
      </w:r>
    </w:p>
    <w:p w14:paraId="050954D7" w14:textId="77777777" w:rsidR="005030DD" w:rsidRDefault="005030DD" w:rsidP="005030DD">
      <w:pPr>
        <w:pStyle w:val="af6"/>
        <w:numPr>
          <w:ilvl w:val="0"/>
          <w:numId w:val="18"/>
        </w:numPr>
        <w:spacing w:after="0" w:line="240" w:lineRule="auto"/>
        <w:ind w:firstLineChars="0"/>
        <w:rPr>
          <w:rFonts w:eastAsiaTheme="minorEastAsia"/>
          <w:b/>
        </w:rPr>
      </w:pPr>
      <w:r>
        <w:rPr>
          <w:rFonts w:eastAsiaTheme="minorEastAsia"/>
          <w:b/>
        </w:rPr>
        <w:t xml:space="preserve">Alt1: </w:t>
      </w:r>
      <w:r w:rsidRPr="00813B96">
        <w:rPr>
          <w:rFonts w:eastAsiaTheme="minorEastAsia"/>
          <w:b/>
        </w:rPr>
        <w:t xml:space="preserve">UE starts LP-WUS monitoring </w:t>
      </w:r>
      <w:r w:rsidRPr="00AB4A3D">
        <w:rPr>
          <w:rFonts w:eastAsiaTheme="minorEastAsia"/>
          <w:b/>
        </w:rPr>
        <w:t xml:space="preserve">immediately </w:t>
      </w:r>
      <w:r>
        <w:rPr>
          <w:rFonts w:eastAsiaTheme="minorEastAsia"/>
          <w:b/>
        </w:rPr>
        <w:t xml:space="preserve">after it </w:t>
      </w:r>
      <w:r w:rsidRPr="00813B96">
        <w:rPr>
          <w:rFonts w:eastAsiaTheme="minorEastAsia"/>
          <w:b/>
        </w:rPr>
        <w:t>receives the LP-WUS configuration</w:t>
      </w:r>
      <w:r>
        <w:rPr>
          <w:rFonts w:eastAsiaTheme="minorEastAsia"/>
          <w:b/>
        </w:rPr>
        <w:t>, a</w:t>
      </w:r>
      <w:r w:rsidRPr="00E40E82">
        <w:rPr>
          <w:rFonts w:eastAsiaTheme="minorEastAsia"/>
          <w:b/>
        </w:rPr>
        <w:t>lignment of the start</w:t>
      </w:r>
      <w:r>
        <w:rPr>
          <w:rFonts w:eastAsiaTheme="minorEastAsia"/>
          <w:b/>
        </w:rPr>
        <w:t>ing</w:t>
      </w:r>
      <w:r w:rsidRPr="00E40E82">
        <w:rPr>
          <w:rFonts w:eastAsiaTheme="minorEastAsia"/>
          <w:b/>
        </w:rPr>
        <w:t xml:space="preserve"> point for LP-WUS monitoring </w:t>
      </w:r>
      <w:r>
        <w:rPr>
          <w:rFonts w:eastAsiaTheme="minorEastAsia"/>
          <w:b/>
        </w:rPr>
        <w:t>needs</w:t>
      </w:r>
      <w:r w:rsidRPr="00E40E82">
        <w:rPr>
          <w:rFonts w:eastAsiaTheme="minorEastAsia"/>
          <w:b/>
        </w:rPr>
        <w:t xml:space="preserve"> </w:t>
      </w:r>
      <w:r>
        <w:rPr>
          <w:rFonts w:eastAsiaTheme="minorEastAsia"/>
          <w:b/>
        </w:rPr>
        <w:t xml:space="preserve">to be </w:t>
      </w:r>
      <w:r w:rsidRPr="00E40E82">
        <w:rPr>
          <w:rFonts w:eastAsiaTheme="minorEastAsia"/>
          <w:b/>
        </w:rPr>
        <w:t>further studied</w:t>
      </w:r>
      <w:r>
        <w:rPr>
          <w:rFonts w:eastAsiaTheme="minorEastAsia"/>
          <w:b/>
        </w:rPr>
        <w:t>;</w:t>
      </w:r>
    </w:p>
    <w:p w14:paraId="520881CA" w14:textId="77777777" w:rsidR="005030DD" w:rsidRPr="00813B96" w:rsidRDefault="005030DD" w:rsidP="005030DD">
      <w:pPr>
        <w:pStyle w:val="af6"/>
        <w:numPr>
          <w:ilvl w:val="0"/>
          <w:numId w:val="18"/>
        </w:numPr>
        <w:spacing w:line="240" w:lineRule="auto"/>
        <w:ind w:firstLineChars="0"/>
        <w:rPr>
          <w:rFonts w:eastAsiaTheme="minorEastAsia"/>
          <w:b/>
        </w:rPr>
      </w:pPr>
      <w:r>
        <w:rPr>
          <w:rFonts w:eastAsiaTheme="minorEastAsia" w:hint="eastAsia"/>
          <w:b/>
        </w:rPr>
        <w:t>A</w:t>
      </w:r>
      <w:r>
        <w:rPr>
          <w:rFonts w:eastAsiaTheme="minorEastAsia"/>
          <w:b/>
        </w:rPr>
        <w:t xml:space="preserve">lt2: </w:t>
      </w:r>
      <w:r w:rsidRPr="00813B96">
        <w:rPr>
          <w:rFonts w:eastAsiaTheme="minorEastAsia"/>
          <w:b/>
        </w:rPr>
        <w:t xml:space="preserve">UE </w:t>
      </w:r>
      <w:r>
        <w:rPr>
          <w:rFonts w:eastAsiaTheme="minorEastAsia"/>
          <w:b/>
        </w:rPr>
        <w:t>stays</w:t>
      </w:r>
      <w:r w:rsidRPr="00944830">
        <w:rPr>
          <w:rFonts w:eastAsiaTheme="minorEastAsia"/>
          <w:b/>
        </w:rPr>
        <w:t xml:space="preserve"> </w:t>
      </w:r>
      <w:r>
        <w:rPr>
          <w:rFonts w:eastAsiaTheme="minorEastAsia"/>
          <w:b/>
        </w:rPr>
        <w:t>in MR (</w:t>
      </w:r>
      <w:r w:rsidRPr="00944830">
        <w:rPr>
          <w:rFonts w:eastAsiaTheme="minorEastAsia"/>
          <w:b/>
        </w:rPr>
        <w:t>C-DRX Active Time</w:t>
      </w:r>
      <w:r>
        <w:rPr>
          <w:rFonts w:eastAsiaTheme="minorEastAsia"/>
          <w:b/>
        </w:rPr>
        <w:t>) after</w:t>
      </w:r>
      <w:r w:rsidRPr="00813B96">
        <w:rPr>
          <w:rFonts w:eastAsiaTheme="minorEastAsia"/>
          <w:b/>
        </w:rPr>
        <w:t xml:space="preserve"> </w:t>
      </w:r>
      <w:r>
        <w:rPr>
          <w:rFonts w:eastAsiaTheme="minorEastAsia"/>
          <w:b/>
        </w:rPr>
        <w:t xml:space="preserve">it </w:t>
      </w:r>
      <w:r w:rsidRPr="00813B96">
        <w:rPr>
          <w:rFonts w:eastAsiaTheme="minorEastAsia"/>
          <w:b/>
        </w:rPr>
        <w:t>receives the LP-WUS configuration</w:t>
      </w:r>
      <w:r>
        <w:rPr>
          <w:rFonts w:eastAsiaTheme="minorEastAsia"/>
          <w:b/>
        </w:rPr>
        <w:t xml:space="preserve">, </w:t>
      </w:r>
      <w:r w:rsidRPr="005E0E0A">
        <w:rPr>
          <w:rFonts w:eastAsiaTheme="minorEastAsia"/>
          <w:b/>
        </w:rPr>
        <w:t>UE goes back to LP-WUS monitoring</w:t>
      </w:r>
      <w:r>
        <w:rPr>
          <w:rFonts w:eastAsiaTheme="minorEastAsia"/>
          <w:b/>
        </w:rPr>
        <w:t xml:space="preserve"> after </w:t>
      </w:r>
      <w:r w:rsidRPr="005E0E0A">
        <w:rPr>
          <w:rFonts w:eastAsiaTheme="minorEastAsia"/>
          <w:b/>
        </w:rPr>
        <w:t>C-DRX Active Time ends</w:t>
      </w:r>
      <w:r>
        <w:rPr>
          <w:rFonts w:eastAsiaTheme="minorEastAsia"/>
          <w:b/>
        </w:rPr>
        <w:t xml:space="preserve"> according to the agreed UE’s behavior.</w:t>
      </w:r>
    </w:p>
    <w:p w14:paraId="04A7B572" w14:textId="366AEC96" w:rsidR="00D57263" w:rsidRPr="005E37C7" w:rsidRDefault="005E37C7" w:rsidP="005E37C7">
      <w:pPr>
        <w:spacing w:line="240" w:lineRule="auto"/>
        <w:rPr>
          <w:rFonts w:eastAsiaTheme="minorEastAsia"/>
          <w:b/>
        </w:rPr>
      </w:pPr>
      <w:r w:rsidRPr="005E37C7">
        <w:rPr>
          <w:rFonts w:eastAsiaTheme="minorEastAsia"/>
          <w:bCs/>
          <w:szCs w:val="22"/>
          <w:u w:val="single"/>
        </w:rPr>
        <w:t>LP-WUS with DC/CA</w:t>
      </w:r>
    </w:p>
    <w:p w14:paraId="7DE8C901" w14:textId="77777777" w:rsidR="005030DD" w:rsidRDefault="005030DD" w:rsidP="005030DD">
      <w:pPr>
        <w:spacing w:line="240" w:lineRule="auto"/>
        <w:rPr>
          <w:rFonts w:eastAsiaTheme="minorEastAsia"/>
          <w:b/>
        </w:rPr>
      </w:pPr>
      <w:r w:rsidRPr="00523189">
        <w:rPr>
          <w:rFonts w:eastAsiaTheme="minorEastAsia"/>
          <w:b/>
        </w:rPr>
        <w:t xml:space="preserve">Proposal </w:t>
      </w:r>
      <w:r>
        <w:rPr>
          <w:rFonts w:eastAsiaTheme="minorEastAsia"/>
          <w:b/>
        </w:rPr>
        <w:t>5</w:t>
      </w:r>
      <w:r w:rsidRPr="00523189">
        <w:rPr>
          <w:rFonts w:eastAsiaTheme="minorEastAsia"/>
          <w:b/>
        </w:rPr>
        <w:t>:</w:t>
      </w:r>
      <w:r>
        <w:rPr>
          <w:rFonts w:eastAsiaTheme="minorEastAsia"/>
          <w:b/>
        </w:rPr>
        <w:t xml:space="preserve"> </w:t>
      </w:r>
      <w:r w:rsidRPr="00D725F6">
        <w:rPr>
          <w:rFonts w:eastAsiaTheme="minorEastAsia"/>
          <w:b/>
        </w:rPr>
        <w:t xml:space="preserve">For both </w:t>
      </w:r>
      <w:r w:rsidRPr="00545080">
        <w:rPr>
          <w:rFonts w:eastAsiaTheme="minorEastAsia"/>
          <w:b/>
        </w:rPr>
        <w:t>Option 1-1 and Option 1-2</w:t>
      </w:r>
      <w:r>
        <w:rPr>
          <w:rFonts w:eastAsiaTheme="minorEastAsia"/>
          <w:b/>
        </w:rPr>
        <w:t xml:space="preserve">, </w:t>
      </w:r>
      <w:r w:rsidRPr="005342C1">
        <w:rPr>
          <w:rFonts w:eastAsiaTheme="minorEastAsia"/>
          <w:b/>
        </w:rPr>
        <w:t xml:space="preserve">the following two </w:t>
      </w:r>
      <w:r>
        <w:rPr>
          <w:rFonts w:eastAsiaTheme="minorEastAsia"/>
          <w:b/>
        </w:rPr>
        <w:t>options</w:t>
      </w:r>
      <w:r w:rsidRPr="005342C1">
        <w:rPr>
          <w:rFonts w:eastAsiaTheme="minorEastAsia"/>
          <w:b/>
        </w:rPr>
        <w:t xml:space="preserve"> are suggested</w:t>
      </w:r>
      <w:r>
        <w:rPr>
          <w:rFonts w:eastAsiaTheme="minorEastAsia"/>
          <w:b/>
        </w:rPr>
        <w:t>:</w:t>
      </w:r>
    </w:p>
    <w:p w14:paraId="66743036" w14:textId="77777777" w:rsidR="005030DD" w:rsidRPr="005342C1" w:rsidRDefault="005030DD" w:rsidP="005030DD">
      <w:pPr>
        <w:pStyle w:val="af6"/>
        <w:numPr>
          <w:ilvl w:val="0"/>
          <w:numId w:val="18"/>
        </w:numPr>
        <w:spacing w:after="0" w:line="240" w:lineRule="auto"/>
        <w:ind w:firstLineChars="0"/>
        <w:rPr>
          <w:rFonts w:eastAsiaTheme="minorEastAsia"/>
          <w:b/>
        </w:rPr>
      </w:pPr>
      <w:r w:rsidRPr="005342C1">
        <w:rPr>
          <w:rFonts w:eastAsiaTheme="minorEastAsia"/>
          <w:b/>
        </w:rPr>
        <w:t>Option 1: LP-WUS cannot be configured with secondary DRX at the same time (same as DCP)</w:t>
      </w:r>
      <w:r>
        <w:rPr>
          <w:rFonts w:eastAsiaTheme="minorEastAsia"/>
          <w:b/>
        </w:rPr>
        <w:t>;</w:t>
      </w:r>
    </w:p>
    <w:p w14:paraId="126A6368" w14:textId="77777777" w:rsidR="005030DD" w:rsidRPr="006A0D2B" w:rsidRDefault="005030DD" w:rsidP="005030DD">
      <w:pPr>
        <w:pStyle w:val="af6"/>
        <w:numPr>
          <w:ilvl w:val="0"/>
          <w:numId w:val="18"/>
        </w:numPr>
        <w:spacing w:line="240" w:lineRule="auto"/>
        <w:ind w:firstLineChars="0"/>
        <w:rPr>
          <w:rFonts w:eastAsiaTheme="minorEastAsia"/>
          <w:b/>
        </w:rPr>
      </w:pPr>
      <w:r w:rsidRPr="005342C1">
        <w:rPr>
          <w:rFonts w:eastAsiaTheme="minorEastAsia" w:hint="eastAsia"/>
          <w:b/>
        </w:rPr>
        <w:t>O</w:t>
      </w:r>
      <w:r w:rsidRPr="005342C1">
        <w:rPr>
          <w:rFonts w:eastAsiaTheme="minorEastAsia"/>
          <w:b/>
        </w:rPr>
        <w:t>ption 2: LP-WUS can be configured with secondary DRX at the same time, but LP-WUS indication is still applicable to all serving cells in the cell-group without separate handling for different DRX groups/serving cells.</w:t>
      </w:r>
    </w:p>
    <w:p w14:paraId="0E2247AC" w14:textId="0FB2BDDF" w:rsidR="00524F7E" w:rsidRDefault="005E37C7" w:rsidP="007907E2">
      <w:pPr>
        <w:spacing w:line="240" w:lineRule="auto"/>
        <w:rPr>
          <w:rFonts w:eastAsiaTheme="minorEastAsia"/>
          <w:bCs/>
          <w:szCs w:val="22"/>
          <w:u w:val="single"/>
        </w:rPr>
      </w:pPr>
      <w:r w:rsidRPr="005E37C7">
        <w:rPr>
          <w:rFonts w:eastAsiaTheme="minorEastAsia"/>
          <w:bCs/>
          <w:szCs w:val="22"/>
          <w:u w:val="single"/>
        </w:rPr>
        <w:t>Coexistence with other features</w:t>
      </w:r>
    </w:p>
    <w:p w14:paraId="07C033E6" w14:textId="77777777" w:rsidR="005030DD" w:rsidRPr="00806D14" w:rsidRDefault="005030DD" w:rsidP="005030DD">
      <w:pPr>
        <w:spacing w:line="240" w:lineRule="auto"/>
        <w:rPr>
          <w:rFonts w:eastAsiaTheme="minorEastAsia"/>
          <w:b/>
          <w:bCs/>
          <w:szCs w:val="22"/>
          <w:lang w:val="en-GB"/>
        </w:rPr>
      </w:pPr>
      <w:r>
        <w:rPr>
          <w:rFonts w:eastAsiaTheme="minorEastAsia"/>
          <w:b/>
          <w:bCs/>
          <w:szCs w:val="22"/>
          <w:lang w:val="en-GB"/>
        </w:rPr>
        <w:t>Proposal</w:t>
      </w:r>
      <w:r w:rsidRPr="00806D14">
        <w:rPr>
          <w:rFonts w:eastAsiaTheme="minorEastAsia"/>
          <w:b/>
          <w:bCs/>
          <w:szCs w:val="22"/>
          <w:lang w:val="en-GB"/>
        </w:rPr>
        <w:t xml:space="preserve"> </w:t>
      </w:r>
      <w:r>
        <w:rPr>
          <w:rFonts w:eastAsiaTheme="minorEastAsia"/>
          <w:b/>
          <w:bCs/>
          <w:szCs w:val="22"/>
          <w:lang w:val="en-GB"/>
        </w:rPr>
        <w:t>6</w:t>
      </w:r>
      <w:r w:rsidRPr="00806D14">
        <w:rPr>
          <w:rFonts w:eastAsiaTheme="minorEastAsia"/>
          <w:b/>
          <w:bCs/>
          <w:szCs w:val="22"/>
          <w:lang w:val="en-GB"/>
        </w:rPr>
        <w:t>: Legacy DCP and Option 1-2 are not configured simultaneously for the same UE.</w:t>
      </w:r>
    </w:p>
    <w:p w14:paraId="03D9D1D1" w14:textId="77777777" w:rsidR="005030DD" w:rsidRPr="002052BF" w:rsidRDefault="005030DD" w:rsidP="005030DD">
      <w:pPr>
        <w:spacing w:line="240" w:lineRule="auto"/>
        <w:rPr>
          <w:rFonts w:eastAsiaTheme="minorEastAsia"/>
          <w:b/>
          <w:bCs/>
          <w:szCs w:val="22"/>
          <w:lang w:val="en-GB"/>
        </w:rPr>
      </w:pPr>
      <w:r>
        <w:rPr>
          <w:rFonts w:eastAsiaTheme="minorEastAsia"/>
          <w:b/>
          <w:bCs/>
          <w:szCs w:val="22"/>
          <w:lang w:val="en-GB"/>
        </w:rPr>
        <w:t>Proposal</w:t>
      </w:r>
      <w:r w:rsidRPr="00806D14">
        <w:rPr>
          <w:rFonts w:eastAsiaTheme="minorEastAsia"/>
          <w:b/>
          <w:bCs/>
          <w:szCs w:val="22"/>
          <w:lang w:val="en-GB"/>
        </w:rPr>
        <w:t xml:space="preserve"> </w:t>
      </w:r>
      <w:r>
        <w:rPr>
          <w:rFonts w:eastAsiaTheme="minorEastAsia"/>
          <w:b/>
          <w:bCs/>
          <w:szCs w:val="22"/>
          <w:lang w:val="en-GB"/>
        </w:rPr>
        <w:t>7</w:t>
      </w:r>
      <w:r w:rsidRPr="00806D14">
        <w:rPr>
          <w:rFonts w:eastAsiaTheme="minorEastAsia"/>
          <w:b/>
          <w:bCs/>
          <w:szCs w:val="22"/>
          <w:lang w:val="en-GB"/>
        </w:rPr>
        <w:t>:</w:t>
      </w:r>
      <w:r w:rsidRPr="008C6DA2">
        <w:rPr>
          <w:rFonts w:eastAsiaTheme="minorEastAsia"/>
          <w:b/>
          <w:bCs/>
          <w:szCs w:val="22"/>
          <w:lang w:val="en-GB"/>
        </w:rPr>
        <w:t xml:space="preserve"> </w:t>
      </w:r>
      <w:r>
        <w:rPr>
          <w:rFonts w:eastAsiaTheme="minorEastAsia"/>
          <w:b/>
          <w:bCs/>
          <w:szCs w:val="22"/>
          <w:lang w:val="en-GB"/>
        </w:rPr>
        <w:t>LP-WUS</w:t>
      </w:r>
      <w:r w:rsidRPr="008C6DA2">
        <w:rPr>
          <w:rFonts w:eastAsiaTheme="minorEastAsia"/>
          <w:b/>
          <w:bCs/>
          <w:szCs w:val="22"/>
          <w:lang w:val="en-GB"/>
        </w:rPr>
        <w:t xml:space="preserve"> </w:t>
      </w:r>
      <w:r>
        <w:rPr>
          <w:rFonts w:eastAsiaTheme="minorEastAsia"/>
          <w:b/>
          <w:bCs/>
          <w:szCs w:val="22"/>
          <w:lang w:val="en-GB"/>
        </w:rPr>
        <w:t>can be</w:t>
      </w:r>
      <w:r w:rsidRPr="00806D14">
        <w:rPr>
          <w:rFonts w:eastAsiaTheme="minorEastAsia"/>
          <w:b/>
          <w:bCs/>
          <w:szCs w:val="22"/>
          <w:lang w:val="en-GB"/>
        </w:rPr>
        <w:t xml:space="preserve"> configured </w:t>
      </w:r>
      <w:r>
        <w:rPr>
          <w:rFonts w:eastAsiaTheme="minorEastAsia"/>
          <w:b/>
          <w:bCs/>
          <w:szCs w:val="22"/>
          <w:lang w:val="en-GB"/>
        </w:rPr>
        <w:t>and used with s</w:t>
      </w:r>
      <w:r w:rsidRPr="002052BF">
        <w:rPr>
          <w:rFonts w:eastAsiaTheme="minorEastAsia"/>
          <w:b/>
          <w:bCs/>
          <w:szCs w:val="22"/>
          <w:lang w:val="en-GB"/>
        </w:rPr>
        <w:t>hort DRX cycle</w:t>
      </w:r>
      <w:r w:rsidRPr="00806D14">
        <w:rPr>
          <w:rFonts w:eastAsiaTheme="minorEastAsia"/>
          <w:b/>
          <w:bCs/>
          <w:szCs w:val="22"/>
          <w:lang w:val="en-GB"/>
        </w:rPr>
        <w:t xml:space="preserve"> simultaneously for the same UE</w:t>
      </w:r>
      <w:r>
        <w:rPr>
          <w:rFonts w:eastAsiaTheme="minorEastAsia"/>
          <w:b/>
          <w:bCs/>
          <w:szCs w:val="22"/>
          <w:lang w:val="en-GB"/>
        </w:rPr>
        <w:t>, no further specification impacts are expected</w:t>
      </w:r>
      <w:r w:rsidRPr="00806D14">
        <w:rPr>
          <w:rFonts w:eastAsiaTheme="minorEastAsia"/>
          <w:b/>
          <w:bCs/>
          <w:szCs w:val="22"/>
          <w:lang w:val="en-GB"/>
        </w:rPr>
        <w:t>.</w:t>
      </w:r>
    </w:p>
    <w:p w14:paraId="454D008F" w14:textId="77777777" w:rsidR="005030DD" w:rsidRDefault="005030DD" w:rsidP="005030DD">
      <w:pPr>
        <w:spacing w:line="240" w:lineRule="auto"/>
        <w:rPr>
          <w:rFonts w:eastAsiaTheme="minorEastAsia"/>
          <w:b/>
        </w:rPr>
      </w:pPr>
      <w:r w:rsidRPr="00523189">
        <w:rPr>
          <w:rFonts w:eastAsiaTheme="minorEastAsia"/>
          <w:b/>
        </w:rPr>
        <w:t xml:space="preserve">Proposal </w:t>
      </w:r>
      <w:r>
        <w:rPr>
          <w:rFonts w:eastAsiaTheme="minorEastAsia"/>
          <w:b/>
        </w:rPr>
        <w:t>8</w:t>
      </w:r>
      <w:r w:rsidRPr="00523189">
        <w:rPr>
          <w:rFonts w:eastAsiaTheme="minorEastAsia"/>
          <w:b/>
        </w:rPr>
        <w:t xml:space="preserve">: </w:t>
      </w:r>
      <w:r>
        <w:rPr>
          <w:rFonts w:eastAsiaTheme="minorEastAsia"/>
          <w:b/>
        </w:rPr>
        <w:t xml:space="preserve">DL </w:t>
      </w:r>
      <w:r w:rsidRPr="0065572F">
        <w:rPr>
          <w:rFonts w:eastAsiaTheme="minorEastAsia"/>
          <w:b/>
        </w:rPr>
        <w:t>SPS</w:t>
      </w:r>
      <w:r>
        <w:rPr>
          <w:rFonts w:eastAsiaTheme="minorEastAsia"/>
          <w:b/>
        </w:rPr>
        <w:t xml:space="preserve"> is </w:t>
      </w:r>
      <w:r w:rsidRPr="0065572F">
        <w:rPr>
          <w:rFonts w:eastAsiaTheme="minorEastAsia"/>
          <w:b/>
        </w:rPr>
        <w:t>not impacted by LP-WUS</w:t>
      </w:r>
      <w:r>
        <w:rPr>
          <w:rFonts w:eastAsiaTheme="minorEastAsia"/>
          <w:b/>
        </w:rPr>
        <w:t xml:space="preserve">, i.e. </w:t>
      </w:r>
      <w:r w:rsidRPr="0065572F">
        <w:rPr>
          <w:rFonts w:eastAsiaTheme="minorEastAsia"/>
          <w:b/>
        </w:rPr>
        <w:t xml:space="preserve">UE still needs to wake up MR </w:t>
      </w:r>
      <w:r>
        <w:rPr>
          <w:rFonts w:eastAsiaTheme="minorEastAsia"/>
          <w:b/>
        </w:rPr>
        <w:t>for reception</w:t>
      </w:r>
      <w:r w:rsidRPr="0065572F">
        <w:rPr>
          <w:rFonts w:eastAsiaTheme="minorEastAsia"/>
          <w:b/>
        </w:rPr>
        <w:t xml:space="preserve"> on </w:t>
      </w:r>
      <w:r w:rsidRPr="00FC5B04">
        <w:rPr>
          <w:rFonts w:eastAsiaTheme="minorEastAsia"/>
          <w:b/>
        </w:rPr>
        <w:t xml:space="preserve">DL SPS </w:t>
      </w:r>
      <w:r w:rsidRPr="0065572F">
        <w:rPr>
          <w:rFonts w:eastAsiaTheme="minorEastAsia"/>
          <w:b/>
        </w:rPr>
        <w:t>resources.</w:t>
      </w:r>
    </w:p>
    <w:p w14:paraId="56C3514C" w14:textId="55A7FE89" w:rsidR="0063065E" w:rsidRPr="005030DD" w:rsidRDefault="005030DD" w:rsidP="0063065E">
      <w:pPr>
        <w:spacing w:line="240" w:lineRule="auto"/>
        <w:rPr>
          <w:rFonts w:hint="eastAsia"/>
        </w:rPr>
      </w:pPr>
      <w:r w:rsidRPr="00523189">
        <w:rPr>
          <w:rFonts w:eastAsiaTheme="minorEastAsia"/>
          <w:b/>
        </w:rPr>
        <w:t xml:space="preserve">Proposal </w:t>
      </w:r>
      <w:r>
        <w:rPr>
          <w:rFonts w:eastAsiaTheme="minorEastAsia"/>
          <w:b/>
        </w:rPr>
        <w:t>9</w:t>
      </w:r>
      <w:r w:rsidRPr="00523189">
        <w:rPr>
          <w:rFonts w:eastAsiaTheme="minorEastAsia"/>
          <w:b/>
        </w:rPr>
        <w:t>:</w:t>
      </w:r>
      <w:r>
        <w:rPr>
          <w:rFonts w:eastAsiaTheme="minorEastAsia"/>
          <w:b/>
        </w:rPr>
        <w:t xml:space="preserve"> For UL </w:t>
      </w:r>
      <w:r w:rsidRPr="0065572F">
        <w:rPr>
          <w:rFonts w:eastAsiaTheme="minorEastAsia"/>
          <w:b/>
        </w:rPr>
        <w:t>configured resources</w:t>
      </w:r>
      <w:r>
        <w:rPr>
          <w:rFonts w:eastAsiaTheme="minorEastAsia"/>
          <w:b/>
        </w:rPr>
        <w:t xml:space="preserve">, RAN2 to discuss whether UE can </w:t>
      </w:r>
      <w:r w:rsidRPr="003707B5">
        <w:rPr>
          <w:rFonts w:eastAsiaTheme="minorEastAsia"/>
          <w:b/>
        </w:rPr>
        <w:t xml:space="preserve">skip UL configured resource if the UE is operating with LP-WUR </w:t>
      </w:r>
      <w:r>
        <w:rPr>
          <w:rFonts w:eastAsiaTheme="minorEastAsia"/>
          <w:b/>
        </w:rPr>
        <w:t xml:space="preserve">and </w:t>
      </w:r>
      <w:r w:rsidRPr="003707B5">
        <w:rPr>
          <w:rFonts w:eastAsiaTheme="minorEastAsia"/>
          <w:b/>
        </w:rPr>
        <w:t>does not have the UL data for transmission</w:t>
      </w:r>
      <w:r>
        <w:rPr>
          <w:rFonts w:eastAsiaTheme="minorEastAsia"/>
          <w:b/>
        </w:rPr>
        <w:t>.</w:t>
      </w:r>
    </w:p>
    <w:p w14:paraId="3CF38219" w14:textId="77777777" w:rsidR="0083240D"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7291B0A0" w14:textId="3500AF8E" w:rsidR="00013096" w:rsidRDefault="00DD32D5" w:rsidP="00CE03F2">
      <w:pPr>
        <w:pStyle w:val="Reference"/>
        <w:rPr>
          <w:rFonts w:ascii="Times New Roman" w:eastAsia="宋体" w:hAnsi="Times New Roman"/>
          <w:kern w:val="0"/>
          <w:sz w:val="22"/>
          <w:szCs w:val="20"/>
        </w:rPr>
      </w:pPr>
      <w:r w:rsidRPr="00DD32D5">
        <w:rPr>
          <w:rFonts w:ascii="Times New Roman" w:eastAsia="宋体" w:hAnsi="Times New Roman"/>
          <w:kern w:val="0"/>
          <w:sz w:val="22"/>
          <w:szCs w:val="20"/>
        </w:rPr>
        <w:t>R2-2501332</w:t>
      </w:r>
      <w:r>
        <w:rPr>
          <w:rFonts w:ascii="Times New Roman" w:eastAsia="宋体" w:hAnsi="Times New Roman"/>
          <w:kern w:val="0"/>
          <w:sz w:val="22"/>
          <w:szCs w:val="20"/>
        </w:rPr>
        <w:t xml:space="preserve"> </w:t>
      </w:r>
      <w:r w:rsidRPr="00DD32D5">
        <w:rPr>
          <w:rFonts w:ascii="Times New Roman" w:eastAsia="宋体" w:hAnsi="Times New Roman"/>
          <w:kern w:val="0"/>
          <w:sz w:val="22"/>
          <w:szCs w:val="20"/>
        </w:rPr>
        <w:t>Rel-18 MIMO, Rel-19 MIMO, LPWUS, and SBFD</w:t>
      </w:r>
      <w:r w:rsidRPr="00DD32D5">
        <w:rPr>
          <w:rFonts w:ascii="Times New Roman" w:eastAsia="宋体" w:hAnsi="Times New Roman"/>
          <w:kern w:val="0"/>
          <w:sz w:val="22"/>
          <w:szCs w:val="20"/>
        </w:rPr>
        <w:tab/>
        <w:t>Vice Chairman (CATT)</w:t>
      </w:r>
      <w:r>
        <w:rPr>
          <w:rFonts w:ascii="Times New Roman" w:eastAsia="宋体" w:hAnsi="Times New Roman"/>
          <w:kern w:val="0"/>
          <w:sz w:val="22"/>
          <w:szCs w:val="20"/>
        </w:rPr>
        <w:t xml:space="preserve"> </w:t>
      </w:r>
      <w:r w:rsidRPr="00DD32D5">
        <w:rPr>
          <w:rFonts w:ascii="Times New Roman" w:eastAsia="宋体" w:hAnsi="Times New Roman"/>
          <w:kern w:val="0"/>
          <w:sz w:val="22"/>
          <w:szCs w:val="20"/>
        </w:rPr>
        <w:t>report</w:t>
      </w:r>
      <w:r>
        <w:rPr>
          <w:rFonts w:ascii="Times New Roman" w:eastAsia="宋体" w:hAnsi="Times New Roman"/>
          <w:kern w:val="0"/>
          <w:sz w:val="22"/>
          <w:szCs w:val="20"/>
        </w:rPr>
        <w:t>.</w:t>
      </w:r>
    </w:p>
    <w:p w14:paraId="765BB7DE" w14:textId="271D20F5" w:rsidR="00833CEF" w:rsidRPr="00833CEF" w:rsidRDefault="00833CEF" w:rsidP="00833CEF">
      <w:pPr>
        <w:pStyle w:val="Reference"/>
        <w:rPr>
          <w:rFonts w:ascii="Times New Roman" w:eastAsia="宋体" w:hAnsi="Times New Roman"/>
          <w:kern w:val="0"/>
          <w:sz w:val="22"/>
          <w:szCs w:val="20"/>
        </w:rPr>
      </w:pPr>
      <w:r w:rsidRPr="00833CEF">
        <w:rPr>
          <w:rFonts w:ascii="Times New Roman" w:eastAsia="宋体" w:hAnsi="Times New Roman"/>
          <w:kern w:val="0"/>
          <w:sz w:val="22"/>
          <w:szCs w:val="20"/>
        </w:rPr>
        <w:t>3GPP TS 37.340</w:t>
      </w:r>
      <w:r>
        <w:rPr>
          <w:rFonts w:ascii="Times New Roman" w:eastAsia="宋体" w:hAnsi="Times New Roman"/>
          <w:kern w:val="0"/>
          <w:sz w:val="22"/>
          <w:szCs w:val="20"/>
        </w:rPr>
        <w:t xml:space="preserve">, </w:t>
      </w:r>
      <w:r w:rsidRPr="00833CEF">
        <w:rPr>
          <w:rFonts w:ascii="Times New Roman" w:eastAsia="宋体" w:hAnsi="Times New Roman"/>
          <w:kern w:val="0"/>
          <w:sz w:val="22"/>
          <w:szCs w:val="20"/>
        </w:rPr>
        <w:t>Evolved Universal Terrestrial Radio Access (E-UTRA) and NR;</w:t>
      </w:r>
      <w:r>
        <w:rPr>
          <w:rFonts w:ascii="Times New Roman" w:eastAsia="宋体" w:hAnsi="Times New Roman" w:hint="eastAsia"/>
          <w:kern w:val="0"/>
          <w:sz w:val="22"/>
          <w:szCs w:val="20"/>
        </w:rPr>
        <w:t xml:space="preserve"> </w:t>
      </w:r>
      <w:r w:rsidRPr="00833CEF">
        <w:rPr>
          <w:rFonts w:ascii="Times New Roman" w:eastAsia="宋体" w:hAnsi="Times New Roman"/>
          <w:kern w:val="0"/>
          <w:sz w:val="22"/>
          <w:szCs w:val="20"/>
        </w:rPr>
        <w:t>Multi-connectivity;</w:t>
      </w:r>
      <w:r>
        <w:rPr>
          <w:rFonts w:ascii="Times New Roman" w:eastAsia="宋体" w:hAnsi="Times New Roman" w:hint="eastAsia"/>
          <w:kern w:val="0"/>
          <w:sz w:val="22"/>
          <w:szCs w:val="20"/>
        </w:rPr>
        <w:t xml:space="preserve"> </w:t>
      </w:r>
      <w:r w:rsidRPr="00833CEF">
        <w:rPr>
          <w:rFonts w:ascii="Times New Roman" w:eastAsia="宋体" w:hAnsi="Times New Roman"/>
          <w:kern w:val="0"/>
          <w:sz w:val="22"/>
          <w:szCs w:val="20"/>
        </w:rPr>
        <w:t>Stage 2</w:t>
      </w:r>
      <w:r>
        <w:rPr>
          <w:rFonts w:ascii="Times New Roman" w:eastAsia="宋体" w:hAnsi="Times New Roman"/>
          <w:kern w:val="0"/>
          <w:sz w:val="22"/>
          <w:szCs w:val="20"/>
        </w:rPr>
        <w:t>.</w:t>
      </w:r>
    </w:p>
    <w:sectPr w:rsidR="00833CEF" w:rsidRPr="00833CEF" w:rsidSect="0083240D">
      <w:headerReference w:type="even" r:id="rId8"/>
      <w:footerReference w:type="even" r:id="rId9"/>
      <w:headerReference w:type="first" r:id="rId10"/>
      <w:footerReference w:type="first" r:id="rId11"/>
      <w:pgSz w:w="11906" w:h="16838"/>
      <w:pgMar w:top="1312" w:right="1133" w:bottom="1440" w:left="1134" w:header="779"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414E96" w16cex:dateUtc="2024-07-16T11:55:00Z"/>
  <w16cex:commentExtensible w16cex:durableId="2A414F87" w16cex:dateUtc="2024-07-16T11:59:00Z"/>
  <w16cex:commentExtensible w16cex:durableId="2A4150D8" w16cex:dateUtc="2024-07-16T12:04:00Z"/>
  <w16cex:commentExtensible w16cex:durableId="2A4150F1" w16cex:dateUtc="2024-07-16T12:05:00Z"/>
  <w16cex:commentExtensible w16cex:durableId="2A41510B" w16cex:dateUtc="2024-07-16T12: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5258E" w14:textId="77777777" w:rsidR="00B1239C" w:rsidRDefault="00B1239C">
      <w:r>
        <w:separator/>
      </w:r>
    </w:p>
  </w:endnote>
  <w:endnote w:type="continuationSeparator" w:id="0">
    <w:p w14:paraId="1CEE24EA" w14:textId="77777777" w:rsidR="00B1239C" w:rsidRDefault="00B12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325D7" w:rsidRDefault="001325D7">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325D7" w:rsidRDefault="001325D7">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0D6A5" w14:textId="77777777" w:rsidR="00B1239C" w:rsidRDefault="00B1239C">
      <w:r>
        <w:separator/>
      </w:r>
    </w:p>
  </w:footnote>
  <w:footnote w:type="continuationSeparator" w:id="0">
    <w:p w14:paraId="185DC240" w14:textId="77777777" w:rsidR="00B1239C" w:rsidRDefault="00B12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325D7" w:rsidRDefault="001325D7">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325D7" w:rsidRDefault="001325D7">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3"/>
  </w:num>
  <w:num w:numId="5">
    <w:abstractNumId w:val="6"/>
  </w:num>
  <w:num w:numId="6">
    <w:abstractNumId w:val="17"/>
  </w:num>
  <w:num w:numId="7">
    <w:abstractNumId w:val="3"/>
  </w:num>
  <w:num w:numId="8">
    <w:abstractNumId w:val="18"/>
  </w:num>
  <w:num w:numId="9">
    <w:abstractNumId w:val="10"/>
  </w:num>
  <w:num w:numId="10">
    <w:abstractNumId w:val="11"/>
  </w:num>
  <w:num w:numId="11">
    <w:abstractNumId w:val="0"/>
  </w:num>
  <w:num w:numId="12">
    <w:abstractNumId w:val="4"/>
  </w:num>
  <w:num w:numId="13">
    <w:abstractNumId w:val="16"/>
  </w:num>
  <w:num w:numId="14">
    <w:abstractNumId w:val="12"/>
  </w:num>
  <w:num w:numId="15">
    <w:abstractNumId w:val="20"/>
  </w:num>
  <w:num w:numId="16">
    <w:abstractNumId w:val="7"/>
  </w:num>
  <w:num w:numId="17">
    <w:abstractNumId w:val="1"/>
  </w:num>
  <w:num w:numId="18">
    <w:abstractNumId w:val="2"/>
  </w:num>
  <w:num w:numId="19">
    <w:abstractNumId w:val="14"/>
  </w:num>
  <w:num w:numId="20">
    <w:abstractNumId w:val="5"/>
  </w:num>
  <w:num w:numId="2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EDE"/>
    <w:rsid w:val="000032D1"/>
    <w:rsid w:val="000045F9"/>
    <w:rsid w:val="000071F9"/>
    <w:rsid w:val="00007AA7"/>
    <w:rsid w:val="00012017"/>
    <w:rsid w:val="00013096"/>
    <w:rsid w:val="00015DFD"/>
    <w:rsid w:val="00017328"/>
    <w:rsid w:val="000209AB"/>
    <w:rsid w:val="00020A71"/>
    <w:rsid w:val="00022A0D"/>
    <w:rsid w:val="00023BEE"/>
    <w:rsid w:val="0002465B"/>
    <w:rsid w:val="00024EC1"/>
    <w:rsid w:val="00026A07"/>
    <w:rsid w:val="000307FC"/>
    <w:rsid w:val="00030DCF"/>
    <w:rsid w:val="00032B3F"/>
    <w:rsid w:val="00035469"/>
    <w:rsid w:val="0003557D"/>
    <w:rsid w:val="000401AE"/>
    <w:rsid w:val="00040468"/>
    <w:rsid w:val="00043E3C"/>
    <w:rsid w:val="000458AE"/>
    <w:rsid w:val="00046275"/>
    <w:rsid w:val="00051B01"/>
    <w:rsid w:val="000524E5"/>
    <w:rsid w:val="00053B37"/>
    <w:rsid w:val="00055128"/>
    <w:rsid w:val="000552BC"/>
    <w:rsid w:val="000558A2"/>
    <w:rsid w:val="00060F74"/>
    <w:rsid w:val="00062CF6"/>
    <w:rsid w:val="00070911"/>
    <w:rsid w:val="00076C77"/>
    <w:rsid w:val="00081C9D"/>
    <w:rsid w:val="00085456"/>
    <w:rsid w:val="00085638"/>
    <w:rsid w:val="000863C3"/>
    <w:rsid w:val="00090A43"/>
    <w:rsid w:val="00091E9D"/>
    <w:rsid w:val="00092DFC"/>
    <w:rsid w:val="000A1DBF"/>
    <w:rsid w:val="000A42C7"/>
    <w:rsid w:val="000A5D72"/>
    <w:rsid w:val="000A6827"/>
    <w:rsid w:val="000A77CB"/>
    <w:rsid w:val="000B0153"/>
    <w:rsid w:val="000B084C"/>
    <w:rsid w:val="000B19CF"/>
    <w:rsid w:val="000B267C"/>
    <w:rsid w:val="000B747C"/>
    <w:rsid w:val="000C28F5"/>
    <w:rsid w:val="000C540D"/>
    <w:rsid w:val="000C69EB"/>
    <w:rsid w:val="000D02F8"/>
    <w:rsid w:val="000D2415"/>
    <w:rsid w:val="000D3ACE"/>
    <w:rsid w:val="000D4114"/>
    <w:rsid w:val="000D47A3"/>
    <w:rsid w:val="000D4B3F"/>
    <w:rsid w:val="000D7825"/>
    <w:rsid w:val="000E242F"/>
    <w:rsid w:val="000E4F72"/>
    <w:rsid w:val="000E77A0"/>
    <w:rsid w:val="000F3B93"/>
    <w:rsid w:val="000F4DF1"/>
    <w:rsid w:val="000F5798"/>
    <w:rsid w:val="000F6018"/>
    <w:rsid w:val="00100036"/>
    <w:rsid w:val="00103D7D"/>
    <w:rsid w:val="00105824"/>
    <w:rsid w:val="001107EB"/>
    <w:rsid w:val="0011237D"/>
    <w:rsid w:val="00112B10"/>
    <w:rsid w:val="0012175A"/>
    <w:rsid w:val="001245D8"/>
    <w:rsid w:val="00125D4C"/>
    <w:rsid w:val="001320F4"/>
    <w:rsid w:val="001325D7"/>
    <w:rsid w:val="00133147"/>
    <w:rsid w:val="00133EFF"/>
    <w:rsid w:val="0013545D"/>
    <w:rsid w:val="00135AE5"/>
    <w:rsid w:val="0013700C"/>
    <w:rsid w:val="001374B1"/>
    <w:rsid w:val="00142D84"/>
    <w:rsid w:val="00145FF7"/>
    <w:rsid w:val="001464F7"/>
    <w:rsid w:val="001512BD"/>
    <w:rsid w:val="00152B8F"/>
    <w:rsid w:val="00156F9F"/>
    <w:rsid w:val="00157E1D"/>
    <w:rsid w:val="001626A1"/>
    <w:rsid w:val="001627E8"/>
    <w:rsid w:val="001632A4"/>
    <w:rsid w:val="00166684"/>
    <w:rsid w:val="0016727A"/>
    <w:rsid w:val="00167711"/>
    <w:rsid w:val="001713F2"/>
    <w:rsid w:val="00172CE6"/>
    <w:rsid w:val="001746DC"/>
    <w:rsid w:val="00175AA3"/>
    <w:rsid w:val="00177324"/>
    <w:rsid w:val="001775FD"/>
    <w:rsid w:val="00180FCE"/>
    <w:rsid w:val="0018138B"/>
    <w:rsid w:val="0018389E"/>
    <w:rsid w:val="0018792A"/>
    <w:rsid w:val="00192845"/>
    <w:rsid w:val="00192A22"/>
    <w:rsid w:val="00192F10"/>
    <w:rsid w:val="001934D9"/>
    <w:rsid w:val="001A20BA"/>
    <w:rsid w:val="001A4E84"/>
    <w:rsid w:val="001A7DA2"/>
    <w:rsid w:val="001B0500"/>
    <w:rsid w:val="001B170A"/>
    <w:rsid w:val="001B7A5F"/>
    <w:rsid w:val="001C34F0"/>
    <w:rsid w:val="001C6EE3"/>
    <w:rsid w:val="001D1C97"/>
    <w:rsid w:val="001D2C96"/>
    <w:rsid w:val="001D3509"/>
    <w:rsid w:val="001D3CBB"/>
    <w:rsid w:val="001D4733"/>
    <w:rsid w:val="001D6195"/>
    <w:rsid w:val="001D73B5"/>
    <w:rsid w:val="001E06A9"/>
    <w:rsid w:val="001E0EA2"/>
    <w:rsid w:val="001E69A1"/>
    <w:rsid w:val="001F062F"/>
    <w:rsid w:val="001F0990"/>
    <w:rsid w:val="001F411A"/>
    <w:rsid w:val="001F4565"/>
    <w:rsid w:val="001F685C"/>
    <w:rsid w:val="00201E99"/>
    <w:rsid w:val="0020302C"/>
    <w:rsid w:val="002030F8"/>
    <w:rsid w:val="002052BF"/>
    <w:rsid w:val="002060E1"/>
    <w:rsid w:val="00211417"/>
    <w:rsid w:val="00215D5E"/>
    <w:rsid w:val="00217C1D"/>
    <w:rsid w:val="00221BD7"/>
    <w:rsid w:val="00224086"/>
    <w:rsid w:val="0022475D"/>
    <w:rsid w:val="0022514C"/>
    <w:rsid w:val="00231FB1"/>
    <w:rsid w:val="00232797"/>
    <w:rsid w:val="00234C68"/>
    <w:rsid w:val="002357EF"/>
    <w:rsid w:val="00240067"/>
    <w:rsid w:val="00241C29"/>
    <w:rsid w:val="00242B78"/>
    <w:rsid w:val="00245CB0"/>
    <w:rsid w:val="00245FE7"/>
    <w:rsid w:val="002477AE"/>
    <w:rsid w:val="0025286A"/>
    <w:rsid w:val="00254393"/>
    <w:rsid w:val="0025480B"/>
    <w:rsid w:val="00254824"/>
    <w:rsid w:val="00254906"/>
    <w:rsid w:val="00260E5B"/>
    <w:rsid w:val="00263BB9"/>
    <w:rsid w:val="00263CC1"/>
    <w:rsid w:val="00263D4F"/>
    <w:rsid w:val="0026636A"/>
    <w:rsid w:val="002679F3"/>
    <w:rsid w:val="00270EE1"/>
    <w:rsid w:val="002726F0"/>
    <w:rsid w:val="002858A4"/>
    <w:rsid w:val="00286327"/>
    <w:rsid w:val="00287413"/>
    <w:rsid w:val="00287697"/>
    <w:rsid w:val="00292F37"/>
    <w:rsid w:val="002949CE"/>
    <w:rsid w:val="00294E55"/>
    <w:rsid w:val="00295517"/>
    <w:rsid w:val="00295AA4"/>
    <w:rsid w:val="00296258"/>
    <w:rsid w:val="00296F29"/>
    <w:rsid w:val="002A0EF4"/>
    <w:rsid w:val="002A1065"/>
    <w:rsid w:val="002A2310"/>
    <w:rsid w:val="002B0127"/>
    <w:rsid w:val="002B177D"/>
    <w:rsid w:val="002B213E"/>
    <w:rsid w:val="002B2678"/>
    <w:rsid w:val="002B2D9C"/>
    <w:rsid w:val="002B4AF5"/>
    <w:rsid w:val="002B4C41"/>
    <w:rsid w:val="002B4FDE"/>
    <w:rsid w:val="002B5D65"/>
    <w:rsid w:val="002B6534"/>
    <w:rsid w:val="002B6C72"/>
    <w:rsid w:val="002C1B52"/>
    <w:rsid w:val="002C633D"/>
    <w:rsid w:val="002C7E38"/>
    <w:rsid w:val="002D0523"/>
    <w:rsid w:val="002D0D93"/>
    <w:rsid w:val="002D2778"/>
    <w:rsid w:val="002D2FB0"/>
    <w:rsid w:val="002D5473"/>
    <w:rsid w:val="002D58DA"/>
    <w:rsid w:val="002D76A8"/>
    <w:rsid w:val="002E08B4"/>
    <w:rsid w:val="002E2A14"/>
    <w:rsid w:val="002E34A2"/>
    <w:rsid w:val="002E479D"/>
    <w:rsid w:val="002E6B97"/>
    <w:rsid w:val="002F066C"/>
    <w:rsid w:val="002F3398"/>
    <w:rsid w:val="002F43F7"/>
    <w:rsid w:val="002F7950"/>
    <w:rsid w:val="00300EFF"/>
    <w:rsid w:val="00301D3C"/>
    <w:rsid w:val="00302250"/>
    <w:rsid w:val="0030477B"/>
    <w:rsid w:val="003053E1"/>
    <w:rsid w:val="003055E4"/>
    <w:rsid w:val="00307760"/>
    <w:rsid w:val="0031141D"/>
    <w:rsid w:val="003118D4"/>
    <w:rsid w:val="003119E8"/>
    <w:rsid w:val="003201AF"/>
    <w:rsid w:val="00322719"/>
    <w:rsid w:val="003227C5"/>
    <w:rsid w:val="003232A1"/>
    <w:rsid w:val="003232D4"/>
    <w:rsid w:val="0032756A"/>
    <w:rsid w:val="00327FBA"/>
    <w:rsid w:val="003309AB"/>
    <w:rsid w:val="0034017B"/>
    <w:rsid w:val="00343E55"/>
    <w:rsid w:val="00351872"/>
    <w:rsid w:val="00353AEB"/>
    <w:rsid w:val="00353C3D"/>
    <w:rsid w:val="0035633A"/>
    <w:rsid w:val="00360703"/>
    <w:rsid w:val="00362D78"/>
    <w:rsid w:val="00363504"/>
    <w:rsid w:val="00365AC4"/>
    <w:rsid w:val="003665DE"/>
    <w:rsid w:val="003707B5"/>
    <w:rsid w:val="00370ED3"/>
    <w:rsid w:val="00372008"/>
    <w:rsid w:val="003733B9"/>
    <w:rsid w:val="00374B67"/>
    <w:rsid w:val="00381147"/>
    <w:rsid w:val="003830BB"/>
    <w:rsid w:val="00384A50"/>
    <w:rsid w:val="003911E6"/>
    <w:rsid w:val="003A1B92"/>
    <w:rsid w:val="003A2906"/>
    <w:rsid w:val="003A450A"/>
    <w:rsid w:val="003A59B7"/>
    <w:rsid w:val="003B1ACE"/>
    <w:rsid w:val="003B2F4E"/>
    <w:rsid w:val="003B71FF"/>
    <w:rsid w:val="003B7401"/>
    <w:rsid w:val="003C0256"/>
    <w:rsid w:val="003C24EC"/>
    <w:rsid w:val="003C4EA3"/>
    <w:rsid w:val="003C5462"/>
    <w:rsid w:val="003C61F9"/>
    <w:rsid w:val="003C74F8"/>
    <w:rsid w:val="003D05C3"/>
    <w:rsid w:val="003D1A5E"/>
    <w:rsid w:val="003D225A"/>
    <w:rsid w:val="003D65FD"/>
    <w:rsid w:val="003E159D"/>
    <w:rsid w:val="003E3D40"/>
    <w:rsid w:val="003F413D"/>
    <w:rsid w:val="003F651E"/>
    <w:rsid w:val="00402025"/>
    <w:rsid w:val="00403C90"/>
    <w:rsid w:val="004103AA"/>
    <w:rsid w:val="004176D1"/>
    <w:rsid w:val="00417AD1"/>
    <w:rsid w:val="00417B14"/>
    <w:rsid w:val="00417D0C"/>
    <w:rsid w:val="00417D8C"/>
    <w:rsid w:val="0042279D"/>
    <w:rsid w:val="00422E23"/>
    <w:rsid w:val="00424133"/>
    <w:rsid w:val="00425656"/>
    <w:rsid w:val="00425E8A"/>
    <w:rsid w:val="00425F62"/>
    <w:rsid w:val="00430A0F"/>
    <w:rsid w:val="004345B7"/>
    <w:rsid w:val="00436C04"/>
    <w:rsid w:val="0043713A"/>
    <w:rsid w:val="00441280"/>
    <w:rsid w:val="00441EDA"/>
    <w:rsid w:val="00444B25"/>
    <w:rsid w:val="004512FE"/>
    <w:rsid w:val="00451C45"/>
    <w:rsid w:val="004557C7"/>
    <w:rsid w:val="004617B8"/>
    <w:rsid w:val="00461E43"/>
    <w:rsid w:val="00465225"/>
    <w:rsid w:val="004717DC"/>
    <w:rsid w:val="00473EBF"/>
    <w:rsid w:val="00474D95"/>
    <w:rsid w:val="0047585D"/>
    <w:rsid w:val="00476463"/>
    <w:rsid w:val="00476C12"/>
    <w:rsid w:val="004776E0"/>
    <w:rsid w:val="004809D6"/>
    <w:rsid w:val="00481B3E"/>
    <w:rsid w:val="00481DCA"/>
    <w:rsid w:val="00482131"/>
    <w:rsid w:val="004833FF"/>
    <w:rsid w:val="00484B50"/>
    <w:rsid w:val="00485B78"/>
    <w:rsid w:val="0049043E"/>
    <w:rsid w:val="00493A6C"/>
    <w:rsid w:val="00495BA3"/>
    <w:rsid w:val="00496347"/>
    <w:rsid w:val="004A15DA"/>
    <w:rsid w:val="004A1C88"/>
    <w:rsid w:val="004A2FD3"/>
    <w:rsid w:val="004A7427"/>
    <w:rsid w:val="004B0515"/>
    <w:rsid w:val="004B13C9"/>
    <w:rsid w:val="004B3429"/>
    <w:rsid w:val="004B3A8F"/>
    <w:rsid w:val="004C30F9"/>
    <w:rsid w:val="004C33AF"/>
    <w:rsid w:val="004C41D5"/>
    <w:rsid w:val="004C6AE0"/>
    <w:rsid w:val="004C79E8"/>
    <w:rsid w:val="004D538B"/>
    <w:rsid w:val="004D6253"/>
    <w:rsid w:val="004D6447"/>
    <w:rsid w:val="004E021F"/>
    <w:rsid w:val="004E12CF"/>
    <w:rsid w:val="004E1B6C"/>
    <w:rsid w:val="004E2E81"/>
    <w:rsid w:val="004E4C69"/>
    <w:rsid w:val="004E5818"/>
    <w:rsid w:val="004E7ED1"/>
    <w:rsid w:val="004F177B"/>
    <w:rsid w:val="004F1E08"/>
    <w:rsid w:val="004F2E6F"/>
    <w:rsid w:val="004F5C95"/>
    <w:rsid w:val="00500576"/>
    <w:rsid w:val="005005FF"/>
    <w:rsid w:val="00502714"/>
    <w:rsid w:val="005030DD"/>
    <w:rsid w:val="00505AEE"/>
    <w:rsid w:val="005106B1"/>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42C1"/>
    <w:rsid w:val="00545080"/>
    <w:rsid w:val="00546B1A"/>
    <w:rsid w:val="00547C99"/>
    <w:rsid w:val="00547F66"/>
    <w:rsid w:val="00550982"/>
    <w:rsid w:val="00550FD7"/>
    <w:rsid w:val="00554818"/>
    <w:rsid w:val="005548E4"/>
    <w:rsid w:val="00554943"/>
    <w:rsid w:val="00561625"/>
    <w:rsid w:val="005631F6"/>
    <w:rsid w:val="00563972"/>
    <w:rsid w:val="005666EB"/>
    <w:rsid w:val="00566790"/>
    <w:rsid w:val="005667A1"/>
    <w:rsid w:val="00566B04"/>
    <w:rsid w:val="00566BE8"/>
    <w:rsid w:val="005735BA"/>
    <w:rsid w:val="00573E0F"/>
    <w:rsid w:val="0057799D"/>
    <w:rsid w:val="00581B37"/>
    <w:rsid w:val="005825E0"/>
    <w:rsid w:val="00583A22"/>
    <w:rsid w:val="00583C24"/>
    <w:rsid w:val="005850DC"/>
    <w:rsid w:val="005861D0"/>
    <w:rsid w:val="00587757"/>
    <w:rsid w:val="0059013F"/>
    <w:rsid w:val="00593086"/>
    <w:rsid w:val="005A092E"/>
    <w:rsid w:val="005A1E84"/>
    <w:rsid w:val="005A3574"/>
    <w:rsid w:val="005A3EFF"/>
    <w:rsid w:val="005A3F43"/>
    <w:rsid w:val="005A54B0"/>
    <w:rsid w:val="005A7FE3"/>
    <w:rsid w:val="005B27F4"/>
    <w:rsid w:val="005B2C18"/>
    <w:rsid w:val="005B36D9"/>
    <w:rsid w:val="005B56F6"/>
    <w:rsid w:val="005B7D6F"/>
    <w:rsid w:val="005C23EE"/>
    <w:rsid w:val="005C2470"/>
    <w:rsid w:val="005C2708"/>
    <w:rsid w:val="005C4EFC"/>
    <w:rsid w:val="005C72C8"/>
    <w:rsid w:val="005D01A6"/>
    <w:rsid w:val="005D37F5"/>
    <w:rsid w:val="005D43A1"/>
    <w:rsid w:val="005D72C7"/>
    <w:rsid w:val="005D732E"/>
    <w:rsid w:val="005E0E0A"/>
    <w:rsid w:val="005E0ED3"/>
    <w:rsid w:val="005E37C7"/>
    <w:rsid w:val="005E37F1"/>
    <w:rsid w:val="005E3E19"/>
    <w:rsid w:val="005E46BE"/>
    <w:rsid w:val="005E78B0"/>
    <w:rsid w:val="005E7CA7"/>
    <w:rsid w:val="005F2B45"/>
    <w:rsid w:val="005F3C50"/>
    <w:rsid w:val="005F4383"/>
    <w:rsid w:val="005F4B04"/>
    <w:rsid w:val="005F796F"/>
    <w:rsid w:val="006003A2"/>
    <w:rsid w:val="006008F1"/>
    <w:rsid w:val="00600FBB"/>
    <w:rsid w:val="006065F9"/>
    <w:rsid w:val="006069FB"/>
    <w:rsid w:val="00606D20"/>
    <w:rsid w:val="006107D1"/>
    <w:rsid w:val="00611CD2"/>
    <w:rsid w:val="006125A6"/>
    <w:rsid w:val="00613000"/>
    <w:rsid w:val="00616525"/>
    <w:rsid w:val="006171F0"/>
    <w:rsid w:val="00620A04"/>
    <w:rsid w:val="0062278C"/>
    <w:rsid w:val="00623FF8"/>
    <w:rsid w:val="0062474C"/>
    <w:rsid w:val="00624D38"/>
    <w:rsid w:val="00625283"/>
    <w:rsid w:val="0063065E"/>
    <w:rsid w:val="00631298"/>
    <w:rsid w:val="00632CDA"/>
    <w:rsid w:val="00633CD6"/>
    <w:rsid w:val="00634265"/>
    <w:rsid w:val="006351EE"/>
    <w:rsid w:val="00635DB3"/>
    <w:rsid w:val="00637444"/>
    <w:rsid w:val="006374BD"/>
    <w:rsid w:val="00640D87"/>
    <w:rsid w:val="00641776"/>
    <w:rsid w:val="00641BA9"/>
    <w:rsid w:val="00646030"/>
    <w:rsid w:val="00646EA8"/>
    <w:rsid w:val="00651B1A"/>
    <w:rsid w:val="00652A3A"/>
    <w:rsid w:val="0065572F"/>
    <w:rsid w:val="00655F5A"/>
    <w:rsid w:val="006636DF"/>
    <w:rsid w:val="0067248E"/>
    <w:rsid w:val="00674057"/>
    <w:rsid w:val="00676E6E"/>
    <w:rsid w:val="0068024C"/>
    <w:rsid w:val="006812F3"/>
    <w:rsid w:val="00681CB8"/>
    <w:rsid w:val="00683120"/>
    <w:rsid w:val="0068486C"/>
    <w:rsid w:val="00684DDB"/>
    <w:rsid w:val="00686922"/>
    <w:rsid w:val="006874EC"/>
    <w:rsid w:val="00693E48"/>
    <w:rsid w:val="00694328"/>
    <w:rsid w:val="00694891"/>
    <w:rsid w:val="00696676"/>
    <w:rsid w:val="00697FD0"/>
    <w:rsid w:val="006A0D2B"/>
    <w:rsid w:val="006A1777"/>
    <w:rsid w:val="006A3F18"/>
    <w:rsid w:val="006A57CA"/>
    <w:rsid w:val="006B0838"/>
    <w:rsid w:val="006B0EC9"/>
    <w:rsid w:val="006B5FC4"/>
    <w:rsid w:val="006C374B"/>
    <w:rsid w:val="006C421D"/>
    <w:rsid w:val="006C64B6"/>
    <w:rsid w:val="006C7590"/>
    <w:rsid w:val="006D2EAC"/>
    <w:rsid w:val="006D50B8"/>
    <w:rsid w:val="006D5CA0"/>
    <w:rsid w:val="006D68C1"/>
    <w:rsid w:val="006D69C7"/>
    <w:rsid w:val="006D75CF"/>
    <w:rsid w:val="006D7E82"/>
    <w:rsid w:val="006E0DEA"/>
    <w:rsid w:val="006E0DEC"/>
    <w:rsid w:val="006E16AB"/>
    <w:rsid w:val="006E1986"/>
    <w:rsid w:val="006E27E4"/>
    <w:rsid w:val="006E6CD7"/>
    <w:rsid w:val="006F3265"/>
    <w:rsid w:val="006F6CBC"/>
    <w:rsid w:val="007013FA"/>
    <w:rsid w:val="007054E1"/>
    <w:rsid w:val="00705ECF"/>
    <w:rsid w:val="00707473"/>
    <w:rsid w:val="007103A0"/>
    <w:rsid w:val="00711518"/>
    <w:rsid w:val="007133D0"/>
    <w:rsid w:val="007162BA"/>
    <w:rsid w:val="007163E6"/>
    <w:rsid w:val="00716B7A"/>
    <w:rsid w:val="00717910"/>
    <w:rsid w:val="00721ECE"/>
    <w:rsid w:val="007234FE"/>
    <w:rsid w:val="0072366F"/>
    <w:rsid w:val="00724379"/>
    <w:rsid w:val="0072663D"/>
    <w:rsid w:val="00731B66"/>
    <w:rsid w:val="00731E6B"/>
    <w:rsid w:val="007337F6"/>
    <w:rsid w:val="00734B41"/>
    <w:rsid w:val="00735095"/>
    <w:rsid w:val="00740C16"/>
    <w:rsid w:val="00740D31"/>
    <w:rsid w:val="007433A4"/>
    <w:rsid w:val="0074394E"/>
    <w:rsid w:val="00745516"/>
    <w:rsid w:val="0074679E"/>
    <w:rsid w:val="00747009"/>
    <w:rsid w:val="0074777F"/>
    <w:rsid w:val="00747B11"/>
    <w:rsid w:val="0075012D"/>
    <w:rsid w:val="00753A3D"/>
    <w:rsid w:val="0075651B"/>
    <w:rsid w:val="00760F8E"/>
    <w:rsid w:val="007628E1"/>
    <w:rsid w:val="00762AB6"/>
    <w:rsid w:val="00762C85"/>
    <w:rsid w:val="0076353C"/>
    <w:rsid w:val="00763A5C"/>
    <w:rsid w:val="007668C6"/>
    <w:rsid w:val="00772B8E"/>
    <w:rsid w:val="00774BF5"/>
    <w:rsid w:val="00774FB2"/>
    <w:rsid w:val="00775BB5"/>
    <w:rsid w:val="00777176"/>
    <w:rsid w:val="00777E2A"/>
    <w:rsid w:val="00780144"/>
    <w:rsid w:val="00781BA0"/>
    <w:rsid w:val="00784BF8"/>
    <w:rsid w:val="00786261"/>
    <w:rsid w:val="0079029B"/>
    <w:rsid w:val="007907E2"/>
    <w:rsid w:val="00795D7D"/>
    <w:rsid w:val="00795E30"/>
    <w:rsid w:val="00797A54"/>
    <w:rsid w:val="00797EAD"/>
    <w:rsid w:val="007A00DF"/>
    <w:rsid w:val="007A04BD"/>
    <w:rsid w:val="007A2D4B"/>
    <w:rsid w:val="007A4712"/>
    <w:rsid w:val="007A665A"/>
    <w:rsid w:val="007A6C44"/>
    <w:rsid w:val="007A74C7"/>
    <w:rsid w:val="007A75A9"/>
    <w:rsid w:val="007A75CA"/>
    <w:rsid w:val="007B0C7B"/>
    <w:rsid w:val="007B2E92"/>
    <w:rsid w:val="007B53CB"/>
    <w:rsid w:val="007B6483"/>
    <w:rsid w:val="007C1769"/>
    <w:rsid w:val="007D0DC4"/>
    <w:rsid w:val="007D30C2"/>
    <w:rsid w:val="007D4A1A"/>
    <w:rsid w:val="007D5204"/>
    <w:rsid w:val="007E1993"/>
    <w:rsid w:val="007E1B9D"/>
    <w:rsid w:val="007E492D"/>
    <w:rsid w:val="007E638F"/>
    <w:rsid w:val="007E708B"/>
    <w:rsid w:val="007F4838"/>
    <w:rsid w:val="007F5136"/>
    <w:rsid w:val="007F58CB"/>
    <w:rsid w:val="007F6B62"/>
    <w:rsid w:val="0080047E"/>
    <w:rsid w:val="00802EA6"/>
    <w:rsid w:val="00805D3F"/>
    <w:rsid w:val="00806D14"/>
    <w:rsid w:val="00807480"/>
    <w:rsid w:val="00810091"/>
    <w:rsid w:val="00811308"/>
    <w:rsid w:val="00813B96"/>
    <w:rsid w:val="008145DC"/>
    <w:rsid w:val="00817AB2"/>
    <w:rsid w:val="0082368E"/>
    <w:rsid w:val="00823D15"/>
    <w:rsid w:val="008249A5"/>
    <w:rsid w:val="008252C7"/>
    <w:rsid w:val="00827400"/>
    <w:rsid w:val="0082784A"/>
    <w:rsid w:val="00830A8C"/>
    <w:rsid w:val="0083240D"/>
    <w:rsid w:val="00832F89"/>
    <w:rsid w:val="00833CEF"/>
    <w:rsid w:val="00833F3F"/>
    <w:rsid w:val="008375C8"/>
    <w:rsid w:val="008377E5"/>
    <w:rsid w:val="008402FD"/>
    <w:rsid w:val="00842AD5"/>
    <w:rsid w:val="00845710"/>
    <w:rsid w:val="008479D3"/>
    <w:rsid w:val="00851173"/>
    <w:rsid w:val="008530F2"/>
    <w:rsid w:val="008561C8"/>
    <w:rsid w:val="008570FE"/>
    <w:rsid w:val="00861FD0"/>
    <w:rsid w:val="008623C6"/>
    <w:rsid w:val="00864183"/>
    <w:rsid w:val="008646AC"/>
    <w:rsid w:val="008658EF"/>
    <w:rsid w:val="00867158"/>
    <w:rsid w:val="008729F1"/>
    <w:rsid w:val="00872C4E"/>
    <w:rsid w:val="0087517E"/>
    <w:rsid w:val="00876F0C"/>
    <w:rsid w:val="0088190B"/>
    <w:rsid w:val="00884828"/>
    <w:rsid w:val="008849BD"/>
    <w:rsid w:val="008902C6"/>
    <w:rsid w:val="00890A04"/>
    <w:rsid w:val="0089427E"/>
    <w:rsid w:val="00895311"/>
    <w:rsid w:val="00895440"/>
    <w:rsid w:val="0089610E"/>
    <w:rsid w:val="00896D5F"/>
    <w:rsid w:val="00896D6A"/>
    <w:rsid w:val="00896DB1"/>
    <w:rsid w:val="008970D7"/>
    <w:rsid w:val="00897E34"/>
    <w:rsid w:val="008A0EFC"/>
    <w:rsid w:val="008A3990"/>
    <w:rsid w:val="008A5B97"/>
    <w:rsid w:val="008A679A"/>
    <w:rsid w:val="008A7CBA"/>
    <w:rsid w:val="008B1050"/>
    <w:rsid w:val="008B15DE"/>
    <w:rsid w:val="008C19D9"/>
    <w:rsid w:val="008C471D"/>
    <w:rsid w:val="008C5D3E"/>
    <w:rsid w:val="008C6DA2"/>
    <w:rsid w:val="008C785D"/>
    <w:rsid w:val="008D175A"/>
    <w:rsid w:val="008D2BD4"/>
    <w:rsid w:val="008D3970"/>
    <w:rsid w:val="008D5641"/>
    <w:rsid w:val="008D5BB0"/>
    <w:rsid w:val="008D5C2D"/>
    <w:rsid w:val="008D65AF"/>
    <w:rsid w:val="008D716C"/>
    <w:rsid w:val="008D7717"/>
    <w:rsid w:val="008E1A7B"/>
    <w:rsid w:val="008E3EC9"/>
    <w:rsid w:val="008E5A4B"/>
    <w:rsid w:val="008F091E"/>
    <w:rsid w:val="008F4ADE"/>
    <w:rsid w:val="008F5138"/>
    <w:rsid w:val="008F580B"/>
    <w:rsid w:val="00903998"/>
    <w:rsid w:val="00906A9A"/>
    <w:rsid w:val="00907196"/>
    <w:rsid w:val="009077CA"/>
    <w:rsid w:val="00911492"/>
    <w:rsid w:val="00914172"/>
    <w:rsid w:val="00916042"/>
    <w:rsid w:val="0092026D"/>
    <w:rsid w:val="0092211C"/>
    <w:rsid w:val="00930041"/>
    <w:rsid w:val="0093246F"/>
    <w:rsid w:val="00933195"/>
    <w:rsid w:val="00934D05"/>
    <w:rsid w:val="00936FBA"/>
    <w:rsid w:val="00942425"/>
    <w:rsid w:val="00944830"/>
    <w:rsid w:val="0094632F"/>
    <w:rsid w:val="00946C3D"/>
    <w:rsid w:val="00947212"/>
    <w:rsid w:val="00947480"/>
    <w:rsid w:val="00952CB9"/>
    <w:rsid w:val="00954D4C"/>
    <w:rsid w:val="00954D7D"/>
    <w:rsid w:val="009626F9"/>
    <w:rsid w:val="00963EC0"/>
    <w:rsid w:val="0096758C"/>
    <w:rsid w:val="009707AF"/>
    <w:rsid w:val="0097112A"/>
    <w:rsid w:val="00971DC0"/>
    <w:rsid w:val="0097216C"/>
    <w:rsid w:val="0097351A"/>
    <w:rsid w:val="0097410D"/>
    <w:rsid w:val="00984A5D"/>
    <w:rsid w:val="00984D9B"/>
    <w:rsid w:val="009850C9"/>
    <w:rsid w:val="00986263"/>
    <w:rsid w:val="00990F1E"/>
    <w:rsid w:val="0099238D"/>
    <w:rsid w:val="009953D3"/>
    <w:rsid w:val="0099605E"/>
    <w:rsid w:val="00997000"/>
    <w:rsid w:val="009A1347"/>
    <w:rsid w:val="009A65CF"/>
    <w:rsid w:val="009B22F3"/>
    <w:rsid w:val="009B58AE"/>
    <w:rsid w:val="009B734C"/>
    <w:rsid w:val="009C135F"/>
    <w:rsid w:val="009C1910"/>
    <w:rsid w:val="009C2648"/>
    <w:rsid w:val="009D058B"/>
    <w:rsid w:val="009D08D2"/>
    <w:rsid w:val="009D1093"/>
    <w:rsid w:val="009D22EC"/>
    <w:rsid w:val="009D4068"/>
    <w:rsid w:val="009D408A"/>
    <w:rsid w:val="009D6FC7"/>
    <w:rsid w:val="009D7463"/>
    <w:rsid w:val="009D76CD"/>
    <w:rsid w:val="009D787D"/>
    <w:rsid w:val="009E0B0F"/>
    <w:rsid w:val="009E163A"/>
    <w:rsid w:val="009E428A"/>
    <w:rsid w:val="009E5C47"/>
    <w:rsid w:val="009E6B91"/>
    <w:rsid w:val="009F0294"/>
    <w:rsid w:val="009F4CE0"/>
    <w:rsid w:val="00A019E3"/>
    <w:rsid w:val="00A01A3A"/>
    <w:rsid w:val="00A02A6C"/>
    <w:rsid w:val="00A06638"/>
    <w:rsid w:val="00A06670"/>
    <w:rsid w:val="00A11C7E"/>
    <w:rsid w:val="00A14551"/>
    <w:rsid w:val="00A14C4B"/>
    <w:rsid w:val="00A22016"/>
    <w:rsid w:val="00A23752"/>
    <w:rsid w:val="00A240C8"/>
    <w:rsid w:val="00A259A4"/>
    <w:rsid w:val="00A31918"/>
    <w:rsid w:val="00A31C2A"/>
    <w:rsid w:val="00A32EC5"/>
    <w:rsid w:val="00A37FCC"/>
    <w:rsid w:val="00A4060C"/>
    <w:rsid w:val="00A430DA"/>
    <w:rsid w:val="00A43DC6"/>
    <w:rsid w:val="00A459F5"/>
    <w:rsid w:val="00A460A2"/>
    <w:rsid w:val="00A464BC"/>
    <w:rsid w:val="00A47488"/>
    <w:rsid w:val="00A47637"/>
    <w:rsid w:val="00A51524"/>
    <w:rsid w:val="00A51E5F"/>
    <w:rsid w:val="00A5545E"/>
    <w:rsid w:val="00A61703"/>
    <w:rsid w:val="00A61711"/>
    <w:rsid w:val="00A6495E"/>
    <w:rsid w:val="00A667A3"/>
    <w:rsid w:val="00A66F93"/>
    <w:rsid w:val="00A67840"/>
    <w:rsid w:val="00A7157F"/>
    <w:rsid w:val="00A715A8"/>
    <w:rsid w:val="00A73138"/>
    <w:rsid w:val="00A74207"/>
    <w:rsid w:val="00A75A43"/>
    <w:rsid w:val="00A7737E"/>
    <w:rsid w:val="00A779CB"/>
    <w:rsid w:val="00A80525"/>
    <w:rsid w:val="00A83E2E"/>
    <w:rsid w:val="00A83EFB"/>
    <w:rsid w:val="00A83F36"/>
    <w:rsid w:val="00A85609"/>
    <w:rsid w:val="00A91FB2"/>
    <w:rsid w:val="00A92E1B"/>
    <w:rsid w:val="00A94BBF"/>
    <w:rsid w:val="00A956B5"/>
    <w:rsid w:val="00A9769C"/>
    <w:rsid w:val="00A97F2E"/>
    <w:rsid w:val="00AA0370"/>
    <w:rsid w:val="00AA1E0A"/>
    <w:rsid w:val="00AA3F91"/>
    <w:rsid w:val="00AA5F51"/>
    <w:rsid w:val="00AB03CF"/>
    <w:rsid w:val="00AB13EC"/>
    <w:rsid w:val="00AB4A3D"/>
    <w:rsid w:val="00AB6319"/>
    <w:rsid w:val="00AC05E3"/>
    <w:rsid w:val="00AC69D7"/>
    <w:rsid w:val="00AC6DDE"/>
    <w:rsid w:val="00AD01EA"/>
    <w:rsid w:val="00AD1446"/>
    <w:rsid w:val="00AD4873"/>
    <w:rsid w:val="00AD6397"/>
    <w:rsid w:val="00AD74BB"/>
    <w:rsid w:val="00AE09B8"/>
    <w:rsid w:val="00AE2A40"/>
    <w:rsid w:val="00AE4DE3"/>
    <w:rsid w:val="00AE54D5"/>
    <w:rsid w:val="00AE6391"/>
    <w:rsid w:val="00AE745D"/>
    <w:rsid w:val="00AE7FA9"/>
    <w:rsid w:val="00AF207C"/>
    <w:rsid w:val="00AF7B9E"/>
    <w:rsid w:val="00B00E01"/>
    <w:rsid w:val="00B02474"/>
    <w:rsid w:val="00B05132"/>
    <w:rsid w:val="00B066C1"/>
    <w:rsid w:val="00B071A6"/>
    <w:rsid w:val="00B1239C"/>
    <w:rsid w:val="00B2089C"/>
    <w:rsid w:val="00B20D9F"/>
    <w:rsid w:val="00B22576"/>
    <w:rsid w:val="00B2471E"/>
    <w:rsid w:val="00B257A0"/>
    <w:rsid w:val="00B27ED0"/>
    <w:rsid w:val="00B30217"/>
    <w:rsid w:val="00B32529"/>
    <w:rsid w:val="00B327A7"/>
    <w:rsid w:val="00B34770"/>
    <w:rsid w:val="00B34792"/>
    <w:rsid w:val="00B35799"/>
    <w:rsid w:val="00B371E3"/>
    <w:rsid w:val="00B37293"/>
    <w:rsid w:val="00B405A4"/>
    <w:rsid w:val="00B44871"/>
    <w:rsid w:val="00B45A18"/>
    <w:rsid w:val="00B470BF"/>
    <w:rsid w:val="00B500D0"/>
    <w:rsid w:val="00B5273B"/>
    <w:rsid w:val="00B531F4"/>
    <w:rsid w:val="00B53797"/>
    <w:rsid w:val="00B553BA"/>
    <w:rsid w:val="00B6152F"/>
    <w:rsid w:val="00B6261D"/>
    <w:rsid w:val="00B63BFF"/>
    <w:rsid w:val="00B64859"/>
    <w:rsid w:val="00B666F3"/>
    <w:rsid w:val="00B75F42"/>
    <w:rsid w:val="00B7732B"/>
    <w:rsid w:val="00B77849"/>
    <w:rsid w:val="00B80440"/>
    <w:rsid w:val="00B8450C"/>
    <w:rsid w:val="00B85B9A"/>
    <w:rsid w:val="00B8669F"/>
    <w:rsid w:val="00B875D8"/>
    <w:rsid w:val="00B9087B"/>
    <w:rsid w:val="00B93234"/>
    <w:rsid w:val="00B94D0C"/>
    <w:rsid w:val="00B95230"/>
    <w:rsid w:val="00B97BEC"/>
    <w:rsid w:val="00BA16F5"/>
    <w:rsid w:val="00BA3202"/>
    <w:rsid w:val="00BA4B6E"/>
    <w:rsid w:val="00BA6A03"/>
    <w:rsid w:val="00BB1C1E"/>
    <w:rsid w:val="00BB36FC"/>
    <w:rsid w:val="00BB5532"/>
    <w:rsid w:val="00BB7ED7"/>
    <w:rsid w:val="00BC0198"/>
    <w:rsid w:val="00BC05C2"/>
    <w:rsid w:val="00BC1C64"/>
    <w:rsid w:val="00BC2403"/>
    <w:rsid w:val="00BC4DBE"/>
    <w:rsid w:val="00BC5682"/>
    <w:rsid w:val="00BC57A4"/>
    <w:rsid w:val="00BC7611"/>
    <w:rsid w:val="00BD06E9"/>
    <w:rsid w:val="00BD10C7"/>
    <w:rsid w:val="00BD16B2"/>
    <w:rsid w:val="00BD259B"/>
    <w:rsid w:val="00BD2913"/>
    <w:rsid w:val="00BD429F"/>
    <w:rsid w:val="00BD7CEA"/>
    <w:rsid w:val="00BD7D4F"/>
    <w:rsid w:val="00BD7F19"/>
    <w:rsid w:val="00BE0CEE"/>
    <w:rsid w:val="00BE0FF3"/>
    <w:rsid w:val="00BE3E05"/>
    <w:rsid w:val="00BE63F2"/>
    <w:rsid w:val="00BE6B01"/>
    <w:rsid w:val="00BE75DD"/>
    <w:rsid w:val="00BF4020"/>
    <w:rsid w:val="00BF6BB8"/>
    <w:rsid w:val="00BF7054"/>
    <w:rsid w:val="00BF76F5"/>
    <w:rsid w:val="00C019A2"/>
    <w:rsid w:val="00C01FF4"/>
    <w:rsid w:val="00C031CC"/>
    <w:rsid w:val="00C101D0"/>
    <w:rsid w:val="00C11F43"/>
    <w:rsid w:val="00C126FB"/>
    <w:rsid w:val="00C1425E"/>
    <w:rsid w:val="00C16D8A"/>
    <w:rsid w:val="00C20DE5"/>
    <w:rsid w:val="00C21CD2"/>
    <w:rsid w:val="00C22237"/>
    <w:rsid w:val="00C23A11"/>
    <w:rsid w:val="00C23B2D"/>
    <w:rsid w:val="00C23E24"/>
    <w:rsid w:val="00C26206"/>
    <w:rsid w:val="00C30424"/>
    <w:rsid w:val="00C30E09"/>
    <w:rsid w:val="00C3257D"/>
    <w:rsid w:val="00C34C82"/>
    <w:rsid w:val="00C35868"/>
    <w:rsid w:val="00C35F81"/>
    <w:rsid w:val="00C401FC"/>
    <w:rsid w:val="00C42489"/>
    <w:rsid w:val="00C44BF8"/>
    <w:rsid w:val="00C460BA"/>
    <w:rsid w:val="00C50F0F"/>
    <w:rsid w:val="00C531D0"/>
    <w:rsid w:val="00C53A2A"/>
    <w:rsid w:val="00C53AFA"/>
    <w:rsid w:val="00C56FFB"/>
    <w:rsid w:val="00C57765"/>
    <w:rsid w:val="00C6286F"/>
    <w:rsid w:val="00C712EF"/>
    <w:rsid w:val="00C76D46"/>
    <w:rsid w:val="00C77A28"/>
    <w:rsid w:val="00C77E4F"/>
    <w:rsid w:val="00C819BA"/>
    <w:rsid w:val="00C8486A"/>
    <w:rsid w:val="00C84B57"/>
    <w:rsid w:val="00C862B0"/>
    <w:rsid w:val="00C86B06"/>
    <w:rsid w:val="00C86EB6"/>
    <w:rsid w:val="00C8790A"/>
    <w:rsid w:val="00C87F0C"/>
    <w:rsid w:val="00C93F01"/>
    <w:rsid w:val="00CA0070"/>
    <w:rsid w:val="00CA1398"/>
    <w:rsid w:val="00CA1A9F"/>
    <w:rsid w:val="00CA639B"/>
    <w:rsid w:val="00CA73B8"/>
    <w:rsid w:val="00CB0056"/>
    <w:rsid w:val="00CB0BBF"/>
    <w:rsid w:val="00CB1D7A"/>
    <w:rsid w:val="00CB41B9"/>
    <w:rsid w:val="00CB41CD"/>
    <w:rsid w:val="00CB472E"/>
    <w:rsid w:val="00CB55C9"/>
    <w:rsid w:val="00CB6FB9"/>
    <w:rsid w:val="00CC282D"/>
    <w:rsid w:val="00CC6801"/>
    <w:rsid w:val="00CC7614"/>
    <w:rsid w:val="00CD2D08"/>
    <w:rsid w:val="00CD37B1"/>
    <w:rsid w:val="00CD40C5"/>
    <w:rsid w:val="00CD5DF9"/>
    <w:rsid w:val="00CD6563"/>
    <w:rsid w:val="00CE03F2"/>
    <w:rsid w:val="00CE67F1"/>
    <w:rsid w:val="00CE7B7E"/>
    <w:rsid w:val="00CF194E"/>
    <w:rsid w:val="00CF2A31"/>
    <w:rsid w:val="00CF4202"/>
    <w:rsid w:val="00CF448A"/>
    <w:rsid w:val="00CF4F2D"/>
    <w:rsid w:val="00CF5D69"/>
    <w:rsid w:val="00D00283"/>
    <w:rsid w:val="00D00F0B"/>
    <w:rsid w:val="00D02C72"/>
    <w:rsid w:val="00D03439"/>
    <w:rsid w:val="00D06663"/>
    <w:rsid w:val="00D06EF1"/>
    <w:rsid w:val="00D10C77"/>
    <w:rsid w:val="00D14929"/>
    <w:rsid w:val="00D1697C"/>
    <w:rsid w:val="00D16C4C"/>
    <w:rsid w:val="00D17691"/>
    <w:rsid w:val="00D22256"/>
    <w:rsid w:val="00D2334B"/>
    <w:rsid w:val="00D25DDA"/>
    <w:rsid w:val="00D26931"/>
    <w:rsid w:val="00D27DE8"/>
    <w:rsid w:val="00D31B5F"/>
    <w:rsid w:val="00D3268F"/>
    <w:rsid w:val="00D33BA1"/>
    <w:rsid w:val="00D35334"/>
    <w:rsid w:val="00D35FB9"/>
    <w:rsid w:val="00D41338"/>
    <w:rsid w:val="00D431F2"/>
    <w:rsid w:val="00D451B5"/>
    <w:rsid w:val="00D46A40"/>
    <w:rsid w:val="00D50C2E"/>
    <w:rsid w:val="00D51C61"/>
    <w:rsid w:val="00D54E8F"/>
    <w:rsid w:val="00D55AFC"/>
    <w:rsid w:val="00D55CB2"/>
    <w:rsid w:val="00D56B03"/>
    <w:rsid w:val="00D57263"/>
    <w:rsid w:val="00D63B3C"/>
    <w:rsid w:val="00D65131"/>
    <w:rsid w:val="00D6556B"/>
    <w:rsid w:val="00D725F6"/>
    <w:rsid w:val="00D72B1C"/>
    <w:rsid w:val="00D750F4"/>
    <w:rsid w:val="00D756E8"/>
    <w:rsid w:val="00D779C3"/>
    <w:rsid w:val="00D77F27"/>
    <w:rsid w:val="00D80F78"/>
    <w:rsid w:val="00D8196B"/>
    <w:rsid w:val="00D82AE2"/>
    <w:rsid w:val="00D84BE9"/>
    <w:rsid w:val="00D84F2B"/>
    <w:rsid w:val="00D85D3D"/>
    <w:rsid w:val="00D87114"/>
    <w:rsid w:val="00D904AC"/>
    <w:rsid w:val="00D90D32"/>
    <w:rsid w:val="00D91251"/>
    <w:rsid w:val="00D92300"/>
    <w:rsid w:val="00D95302"/>
    <w:rsid w:val="00DA0A90"/>
    <w:rsid w:val="00DA0DB9"/>
    <w:rsid w:val="00DA289B"/>
    <w:rsid w:val="00DA51C5"/>
    <w:rsid w:val="00DB1B8F"/>
    <w:rsid w:val="00DB259C"/>
    <w:rsid w:val="00DB2988"/>
    <w:rsid w:val="00DB5D33"/>
    <w:rsid w:val="00DB7FAA"/>
    <w:rsid w:val="00DC23A3"/>
    <w:rsid w:val="00DC3AA1"/>
    <w:rsid w:val="00DC44C1"/>
    <w:rsid w:val="00DC6740"/>
    <w:rsid w:val="00DC703E"/>
    <w:rsid w:val="00DC7E68"/>
    <w:rsid w:val="00DD195C"/>
    <w:rsid w:val="00DD32D5"/>
    <w:rsid w:val="00DD74FC"/>
    <w:rsid w:val="00DE1371"/>
    <w:rsid w:val="00DE1FBD"/>
    <w:rsid w:val="00DE425B"/>
    <w:rsid w:val="00DE4EC8"/>
    <w:rsid w:val="00DE533A"/>
    <w:rsid w:val="00DE628F"/>
    <w:rsid w:val="00DF20B3"/>
    <w:rsid w:val="00DF4239"/>
    <w:rsid w:val="00DF559B"/>
    <w:rsid w:val="00E00CDE"/>
    <w:rsid w:val="00E02DC5"/>
    <w:rsid w:val="00E0359B"/>
    <w:rsid w:val="00E04B75"/>
    <w:rsid w:val="00E05FEF"/>
    <w:rsid w:val="00E064D3"/>
    <w:rsid w:val="00E11DCD"/>
    <w:rsid w:val="00E11F48"/>
    <w:rsid w:val="00E13B0F"/>
    <w:rsid w:val="00E14193"/>
    <w:rsid w:val="00E154E3"/>
    <w:rsid w:val="00E176B5"/>
    <w:rsid w:val="00E17CF3"/>
    <w:rsid w:val="00E22074"/>
    <w:rsid w:val="00E27DBB"/>
    <w:rsid w:val="00E32376"/>
    <w:rsid w:val="00E36984"/>
    <w:rsid w:val="00E379B9"/>
    <w:rsid w:val="00E404E3"/>
    <w:rsid w:val="00E40E82"/>
    <w:rsid w:val="00E43EE9"/>
    <w:rsid w:val="00E4591E"/>
    <w:rsid w:val="00E46067"/>
    <w:rsid w:val="00E478CE"/>
    <w:rsid w:val="00E506A4"/>
    <w:rsid w:val="00E50FB8"/>
    <w:rsid w:val="00E513B4"/>
    <w:rsid w:val="00E53070"/>
    <w:rsid w:val="00E53A47"/>
    <w:rsid w:val="00E54021"/>
    <w:rsid w:val="00E644D5"/>
    <w:rsid w:val="00E64C8D"/>
    <w:rsid w:val="00E67023"/>
    <w:rsid w:val="00E747C3"/>
    <w:rsid w:val="00E75051"/>
    <w:rsid w:val="00E82347"/>
    <w:rsid w:val="00E83C05"/>
    <w:rsid w:val="00E84CBA"/>
    <w:rsid w:val="00E86D12"/>
    <w:rsid w:val="00E87EAE"/>
    <w:rsid w:val="00E93A8D"/>
    <w:rsid w:val="00EA0FC0"/>
    <w:rsid w:val="00EA161C"/>
    <w:rsid w:val="00EA486E"/>
    <w:rsid w:val="00EA7BED"/>
    <w:rsid w:val="00EA7E1E"/>
    <w:rsid w:val="00EB6FAF"/>
    <w:rsid w:val="00EB75A5"/>
    <w:rsid w:val="00EB7835"/>
    <w:rsid w:val="00ED1D0E"/>
    <w:rsid w:val="00ED4858"/>
    <w:rsid w:val="00ED6437"/>
    <w:rsid w:val="00EE2438"/>
    <w:rsid w:val="00EE2D64"/>
    <w:rsid w:val="00EE496C"/>
    <w:rsid w:val="00EE4EC8"/>
    <w:rsid w:val="00EE511B"/>
    <w:rsid w:val="00EE58DB"/>
    <w:rsid w:val="00EF1FDD"/>
    <w:rsid w:val="00EF24AD"/>
    <w:rsid w:val="00EF42BF"/>
    <w:rsid w:val="00EF5F55"/>
    <w:rsid w:val="00EF6F95"/>
    <w:rsid w:val="00F021C6"/>
    <w:rsid w:val="00F11558"/>
    <w:rsid w:val="00F12EA1"/>
    <w:rsid w:val="00F13E6D"/>
    <w:rsid w:val="00F15F42"/>
    <w:rsid w:val="00F1602F"/>
    <w:rsid w:val="00F16760"/>
    <w:rsid w:val="00F171E5"/>
    <w:rsid w:val="00F17407"/>
    <w:rsid w:val="00F17D36"/>
    <w:rsid w:val="00F20738"/>
    <w:rsid w:val="00F21ACF"/>
    <w:rsid w:val="00F221B6"/>
    <w:rsid w:val="00F23BDA"/>
    <w:rsid w:val="00F253D7"/>
    <w:rsid w:val="00F332EF"/>
    <w:rsid w:val="00F34C94"/>
    <w:rsid w:val="00F375C7"/>
    <w:rsid w:val="00F37F6E"/>
    <w:rsid w:val="00F401ED"/>
    <w:rsid w:val="00F41DF3"/>
    <w:rsid w:val="00F423D3"/>
    <w:rsid w:val="00F440B7"/>
    <w:rsid w:val="00F46288"/>
    <w:rsid w:val="00F47F16"/>
    <w:rsid w:val="00F52FDC"/>
    <w:rsid w:val="00F5318A"/>
    <w:rsid w:val="00F54542"/>
    <w:rsid w:val="00F54991"/>
    <w:rsid w:val="00F54A3B"/>
    <w:rsid w:val="00F5650E"/>
    <w:rsid w:val="00F57E66"/>
    <w:rsid w:val="00F63006"/>
    <w:rsid w:val="00F6321E"/>
    <w:rsid w:val="00F6348C"/>
    <w:rsid w:val="00F65023"/>
    <w:rsid w:val="00F721BC"/>
    <w:rsid w:val="00F72246"/>
    <w:rsid w:val="00F764A6"/>
    <w:rsid w:val="00F802E1"/>
    <w:rsid w:val="00F80FB8"/>
    <w:rsid w:val="00F83279"/>
    <w:rsid w:val="00F842C6"/>
    <w:rsid w:val="00F852C3"/>
    <w:rsid w:val="00F854C5"/>
    <w:rsid w:val="00F871BE"/>
    <w:rsid w:val="00F90CE4"/>
    <w:rsid w:val="00F93C5F"/>
    <w:rsid w:val="00F940C1"/>
    <w:rsid w:val="00FA0551"/>
    <w:rsid w:val="00FA070B"/>
    <w:rsid w:val="00FA09A3"/>
    <w:rsid w:val="00FA196D"/>
    <w:rsid w:val="00FA50FC"/>
    <w:rsid w:val="00FB127F"/>
    <w:rsid w:val="00FB1B12"/>
    <w:rsid w:val="00FB3CFC"/>
    <w:rsid w:val="00FB40AF"/>
    <w:rsid w:val="00FB4CCE"/>
    <w:rsid w:val="00FB570A"/>
    <w:rsid w:val="00FB6234"/>
    <w:rsid w:val="00FB6497"/>
    <w:rsid w:val="00FC1A8A"/>
    <w:rsid w:val="00FC1C9E"/>
    <w:rsid w:val="00FC3EAC"/>
    <w:rsid w:val="00FC5B04"/>
    <w:rsid w:val="00FC71AA"/>
    <w:rsid w:val="00FC7515"/>
    <w:rsid w:val="00FD0648"/>
    <w:rsid w:val="00FD3934"/>
    <w:rsid w:val="00FD4628"/>
    <w:rsid w:val="00FD52B5"/>
    <w:rsid w:val="00FD5380"/>
    <w:rsid w:val="00FD667B"/>
    <w:rsid w:val="00FE3721"/>
    <w:rsid w:val="00FE685F"/>
    <w:rsid w:val="00FE790C"/>
    <w:rsid w:val="00FE7D2A"/>
    <w:rsid w:val="00FF0C65"/>
    <w:rsid w:val="00FF1E07"/>
    <w:rsid w:val="00FF5E08"/>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003A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Memo Heading 1,h1 + 11 pt,Before:  6 pt,After:  0 pt,Char,NMP Heading 1,app heading 1,l1,h11,h12,h13,h14,h15,h16,h17,h111,h121,h131,h141,h151,h161,h18,h112,h122,h132,h142,h152,h162,h19,h113,h123,h133,h143,h153,h163"/>
    <w:next w:val="2"/>
    <w:link w:val="10"/>
    <w:uiPriority w:val="9"/>
    <w:qFormat/>
    <w:pPr>
      <w:keepNext/>
      <w:spacing w:before="240" w:after="240"/>
      <w:jc w:val="both"/>
      <w:outlineLvl w:val="0"/>
    </w:pPr>
    <w:rPr>
      <w:rFonts w:ascii="Arial" w:eastAsia="黑体" w:hAnsi="Arial"/>
      <w:b/>
      <w:sz w:val="32"/>
      <w:szCs w:val="32"/>
    </w:rPr>
  </w:style>
  <w:style w:type="paragraph" w:styleId="2">
    <w:name w:val="heading 2"/>
    <w:aliases w:val="H2,h2,DO NOT USE_h2,h21,Heading 2 3GPP,Head2A,2,UNDERRUBRIK 1-2,Header 2,Header2,22,heading2,2nd level,H21,H22,H23,H24,H25,R2,E2,†berschrift 2,õberschrift 2"/>
    <w:next w:val="a2"/>
    <w:link w:val="20"/>
    <w:qFormat/>
    <w:rsid w:val="00CF4202"/>
    <w:pPr>
      <w:keepNext/>
      <w:spacing w:before="120" w:after="120"/>
      <w:jc w:val="both"/>
      <w:outlineLvl w:val="1"/>
    </w:pPr>
    <w:rPr>
      <w:rFonts w:ascii="Arial" w:eastAsia="黑体" w:hAnsi="Arial"/>
      <w:sz w:val="28"/>
      <w:szCs w:val="24"/>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a2"/>
    <w:next w:val="a2"/>
    <w:link w:val="31"/>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4">
    <w:name w:val="heading 4"/>
    <w:aliases w:val="h4,H4,H41,h41,H42,h42,H43,h43,H411,h411,H421,h421,H44,h44,H412,h412,H422,h422,H431,h431,H45,h45,H413,h413,H423,h423,H432,h432,H46,h46,H47,h47,Memo Heading 4,Memo Heading 5,4H,Heading,4,Memo,5"/>
    <w:basedOn w:val="a2"/>
    <w:next w:val="a2"/>
    <w:link w:val="40"/>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2"/>
    <w:next w:val="a2"/>
    <w:link w:val="50"/>
    <w:unhideWhenUsed/>
    <w:qFormat/>
    <w:rsid w:val="00013096"/>
    <w:pPr>
      <w:keepNext/>
      <w:keepLines/>
      <w:spacing w:before="280" w:after="290" w:line="376" w:lineRule="auto"/>
      <w:outlineLvl w:val="4"/>
    </w:pPr>
    <w:rPr>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表格题注"/>
    <w:next w:val="a2"/>
    <w:pPr>
      <w:keepLines/>
      <w:numPr>
        <w:ilvl w:val="8"/>
        <w:numId w:val="1"/>
      </w:numPr>
      <w:spacing w:beforeLines="100"/>
      <w:ind w:left="1089" w:hanging="369"/>
      <w:jc w:val="center"/>
    </w:pPr>
    <w:rPr>
      <w:rFonts w:ascii="Arial" w:hAnsi="Arial"/>
      <w:sz w:val="18"/>
      <w:szCs w:val="18"/>
    </w:rPr>
  </w:style>
  <w:style w:type="paragraph" w:customStyle="1" w:styleId="a6">
    <w:name w:val="表格文本"/>
    <w:pPr>
      <w:tabs>
        <w:tab w:val="decimal" w:pos="0"/>
      </w:tabs>
    </w:pPr>
    <w:rPr>
      <w:rFonts w:ascii="Arial" w:hAnsi="Arial"/>
      <w:noProof/>
      <w:sz w:val="21"/>
      <w:szCs w:val="21"/>
    </w:rPr>
  </w:style>
  <w:style w:type="paragraph" w:customStyle="1" w:styleId="a7">
    <w:name w:val="表头文本"/>
    <w:pPr>
      <w:jc w:val="center"/>
    </w:pPr>
    <w:rPr>
      <w:rFonts w:ascii="Arial" w:hAnsi="Arial"/>
      <w:b/>
      <w:sz w:val="21"/>
      <w:szCs w:val="21"/>
    </w:rPr>
  </w:style>
  <w:style w:type="table" w:customStyle="1" w:styleId="a8">
    <w:name w:val="表样式"/>
    <w:basedOn w:val="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pPr>
      <w:numPr>
        <w:ilvl w:val="7"/>
        <w:numId w:val="1"/>
      </w:numPr>
      <w:spacing w:afterLines="100"/>
      <w:ind w:left="1089" w:hanging="369"/>
      <w:jc w:val="center"/>
    </w:pPr>
    <w:rPr>
      <w:rFonts w:ascii="Arial" w:hAnsi="Arial"/>
      <w:sz w:val="18"/>
      <w:szCs w:val="18"/>
    </w:rPr>
  </w:style>
  <w:style w:type="paragraph" w:customStyle="1" w:styleId="a9">
    <w:name w:val="图样式"/>
    <w:basedOn w:val="a2"/>
    <w:pPr>
      <w:keepNext/>
      <w:spacing w:before="80" w:after="80"/>
      <w:jc w:val="center"/>
    </w:pPr>
  </w:style>
  <w:style w:type="paragraph" w:customStyle="1" w:styleId="aa">
    <w:name w:val="文档标题"/>
    <w:basedOn w:val="a2"/>
    <w:pPr>
      <w:tabs>
        <w:tab w:val="left" w:pos="0"/>
      </w:tabs>
      <w:spacing w:before="300" w:after="300"/>
      <w:jc w:val="center"/>
    </w:pPr>
    <w:rPr>
      <w:rFonts w:ascii="Arial" w:eastAsia="黑体" w:hAnsi="Arial"/>
      <w:sz w:val="36"/>
      <w:szCs w:val="36"/>
    </w:rPr>
  </w:style>
  <w:style w:type="paragraph" w:styleId="ab">
    <w:name w:val="footer"/>
    <w:pPr>
      <w:tabs>
        <w:tab w:val="center" w:pos="4510"/>
        <w:tab w:val="right" w:pos="9020"/>
      </w:tabs>
    </w:pPr>
    <w:rPr>
      <w:rFonts w:ascii="Arial" w:hAnsi="Arial"/>
      <w:sz w:val="18"/>
      <w:szCs w:val="18"/>
    </w:rPr>
  </w:style>
  <w:style w:type="paragraph" w:styleId="ac">
    <w:name w:val="header"/>
    <w:pPr>
      <w:tabs>
        <w:tab w:val="center" w:pos="4153"/>
        <w:tab w:val="right" w:pos="8306"/>
      </w:tabs>
      <w:snapToGrid w:val="0"/>
      <w:jc w:val="both"/>
    </w:pPr>
    <w:rPr>
      <w:rFonts w:ascii="Arial" w:hAnsi="Arial"/>
      <w:sz w:val="18"/>
      <w:szCs w:val="18"/>
    </w:rPr>
  </w:style>
  <w:style w:type="paragraph" w:customStyle="1" w:styleId="ad">
    <w:name w:val="正文（首行不缩进）"/>
    <w:basedOn w:val="a2"/>
  </w:style>
  <w:style w:type="paragraph" w:customStyle="1" w:styleId="ae">
    <w:name w:val="注示头"/>
    <w:basedOn w:val="a2"/>
    <w:pPr>
      <w:pBdr>
        <w:top w:val="single" w:sz="4" w:space="1" w:color="000000"/>
      </w:pBdr>
    </w:pPr>
    <w:rPr>
      <w:rFonts w:ascii="Arial" w:eastAsia="黑体" w:hAnsi="Arial"/>
      <w:sz w:val="18"/>
    </w:rPr>
  </w:style>
  <w:style w:type="paragraph" w:customStyle="1" w:styleId="af">
    <w:name w:val="注示文本"/>
    <w:basedOn w:val="a2"/>
    <w:pPr>
      <w:pBdr>
        <w:bottom w:val="single" w:sz="4" w:space="1" w:color="000000"/>
      </w:pBdr>
      <w:ind w:firstLine="360"/>
    </w:pPr>
    <w:rPr>
      <w:rFonts w:ascii="Arial" w:eastAsia="楷体_GB2312" w:hAnsi="Arial"/>
      <w:sz w:val="18"/>
      <w:szCs w:val="18"/>
    </w:rPr>
  </w:style>
  <w:style w:type="paragraph" w:customStyle="1" w:styleId="af0">
    <w:name w:val="编写建议"/>
    <w:basedOn w:val="a2"/>
    <w:pPr>
      <w:ind w:firstLine="420"/>
    </w:pPr>
    <w:rPr>
      <w:rFonts w:ascii="Arial" w:hAnsi="Arial" w:cs="Arial"/>
      <w:i/>
      <w:color w:val="0000FF"/>
    </w:rPr>
  </w:style>
  <w:style w:type="table" w:styleId="af1">
    <w:name w:val="Table Grid"/>
    <w:basedOn w:val="a4"/>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3"/>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2"/>
    <w:link w:val="af5"/>
    <w:pPr>
      <w:spacing w:line="240" w:lineRule="auto"/>
    </w:pPr>
    <w:rPr>
      <w:sz w:val="18"/>
      <w:szCs w:val="18"/>
    </w:rPr>
  </w:style>
  <w:style w:type="character" w:customStyle="1" w:styleId="af5">
    <w:name w:val="批注框文本 字符"/>
    <w:basedOn w:val="a3"/>
    <w:link w:val="af4"/>
    <w:rPr>
      <w:snapToGrid w:val="0"/>
      <w:sz w:val="18"/>
      <w:szCs w:val="18"/>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2"/>
    <w:link w:val="af7"/>
    <w:uiPriority w:val="34"/>
    <w:qFormat/>
    <w:rsid w:val="0075012D"/>
    <w:pPr>
      <w:ind w:firstLineChars="200" w:firstLine="420"/>
    </w:pPr>
  </w:style>
  <w:style w:type="paragraph" w:styleId="af8">
    <w:name w:val="Normal (Web)"/>
    <w:basedOn w:val="a2"/>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9">
    <w:name w:val="annotation reference"/>
    <w:semiHidden/>
    <w:rsid w:val="0083240D"/>
    <w:rPr>
      <w:sz w:val="16"/>
      <w:szCs w:val="16"/>
    </w:rPr>
  </w:style>
  <w:style w:type="paragraph" w:styleId="afa">
    <w:name w:val="annotation text"/>
    <w:basedOn w:val="a2"/>
    <w:link w:val="afb"/>
    <w:semiHidden/>
    <w:rsid w:val="0083240D"/>
  </w:style>
  <w:style w:type="character" w:customStyle="1" w:styleId="afb">
    <w:name w:val="批注文字 字符"/>
    <w:basedOn w:val="a3"/>
    <w:link w:val="afa"/>
    <w:semiHidden/>
    <w:rsid w:val="0083240D"/>
    <w:rPr>
      <w:sz w:val="22"/>
    </w:rPr>
  </w:style>
  <w:style w:type="paragraph" w:styleId="afc">
    <w:name w:val="Title"/>
    <w:aliases w:val="标题2"/>
    <w:basedOn w:val="2"/>
    <w:link w:val="afd"/>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d">
    <w:name w:val="标题 字符"/>
    <w:aliases w:val="标题2 字符"/>
    <w:basedOn w:val="a3"/>
    <w:link w:val="afc"/>
    <w:uiPriority w:val="10"/>
    <w:rsid w:val="0083240D"/>
    <w:rPr>
      <w:rFonts w:ascii="Arial" w:eastAsia="Arial" w:hAnsi="Arial"/>
      <w:sz w:val="30"/>
      <w:lang w:val="de-DE" w:eastAsia="en-US"/>
    </w:rPr>
  </w:style>
  <w:style w:type="paragraph" w:customStyle="1" w:styleId="MediumGrid1-Accent21">
    <w:name w:val="Medium Grid 1 - Accent 21"/>
    <w:basedOn w:val="a2"/>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83240D"/>
    <w:rPr>
      <w:snapToGrid w:val="0"/>
      <w:sz w:val="21"/>
      <w:szCs w:val="21"/>
    </w:rPr>
  </w:style>
  <w:style w:type="character" w:customStyle="1" w:styleId="10">
    <w:name w:val="标题 1 字符"/>
    <w:aliases w:val="H1 字符,h1 字符,Heading 1 3GPP 字符,Memo Heading 1 字符,h1 + 11 pt 字符,Before:  6 pt 字符,After:  0 pt 字符,Char 字符,NMP Heading 1 字符,app heading 1 字符,l1 字符,h11 字符,h12 字符,h13 字符,h14 字符,h15 字符,h16 字符,h17 字符,h111 字符,h121 字符,h131 字符,h141 字符,h151 字符,h161 字符"/>
    <w:basedOn w:val="a3"/>
    <w:link w:val="1"/>
    <w:uiPriority w:val="9"/>
    <w:qFormat/>
    <w:rsid w:val="0083240D"/>
    <w:rPr>
      <w:rFonts w:ascii="Arial" w:eastAsia="黑体" w:hAnsi="Arial"/>
      <w:b/>
      <w:sz w:val="32"/>
      <w:szCs w:val="32"/>
    </w:rPr>
  </w:style>
  <w:style w:type="paragraph" w:customStyle="1" w:styleId="Reference">
    <w:name w:val="Reference"/>
    <w:aliases w:val="ref"/>
    <w:basedOn w:val="afe"/>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
    <w:name w:val="标题3"/>
    <w:basedOn w:val="afc"/>
    <w:link w:val="32"/>
    <w:qFormat/>
    <w:rsid w:val="0083240D"/>
    <w:pPr>
      <w:numPr>
        <w:ilvl w:val="2"/>
        <w:numId w:val="3"/>
      </w:numPr>
    </w:pPr>
    <w:rPr>
      <w:sz w:val="28"/>
    </w:rPr>
  </w:style>
  <w:style w:type="character" w:customStyle="1" w:styleId="32">
    <w:name w:val="标题3 字符"/>
    <w:basedOn w:val="afd"/>
    <w:link w:val="3"/>
    <w:rsid w:val="0083240D"/>
    <w:rPr>
      <w:rFonts w:ascii="Arial" w:eastAsia="Arial" w:hAnsi="Arial"/>
      <w:sz w:val="28"/>
      <w:lang w:val="de-DE" w:eastAsia="en-US"/>
    </w:rPr>
  </w:style>
  <w:style w:type="paragraph" w:styleId="afe">
    <w:name w:val="Body Text"/>
    <w:basedOn w:val="a2"/>
    <w:link w:val="aff"/>
    <w:semiHidden/>
    <w:unhideWhenUsed/>
    <w:rsid w:val="0083240D"/>
    <w:pPr>
      <w:spacing w:after="120"/>
    </w:pPr>
  </w:style>
  <w:style w:type="character" w:customStyle="1" w:styleId="aff">
    <w:name w:val="正文文本 字符"/>
    <w:basedOn w:val="a3"/>
    <w:link w:val="afe"/>
    <w:semiHidden/>
    <w:rsid w:val="0083240D"/>
    <w:rPr>
      <w:sz w:val="22"/>
    </w:rPr>
  </w:style>
  <w:style w:type="paragraph" w:customStyle="1" w:styleId="Agreement">
    <w:name w:val="Agreement"/>
    <w:basedOn w:val="a2"/>
    <w:next w:val="a2"/>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f1"/>
    <w:qFormat/>
    <w:rsid w:val="001F685C"/>
    <w:pPr>
      <w:overflowPunct/>
      <w:snapToGrid w:val="0"/>
      <w:spacing w:after="120" w:line="240" w:lineRule="auto"/>
      <w:jc w:val="center"/>
      <w:textAlignment w:val="auto"/>
    </w:pPr>
    <w:rPr>
      <w:b/>
      <w:bCs/>
      <w:sz w:val="20"/>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ff0"/>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aff2">
    <w:name w:val="annotation subject"/>
    <w:basedOn w:val="afa"/>
    <w:next w:val="afa"/>
    <w:link w:val="aff3"/>
    <w:semiHidden/>
    <w:unhideWhenUsed/>
    <w:rsid w:val="00FA09A3"/>
    <w:pPr>
      <w:spacing w:line="240" w:lineRule="auto"/>
    </w:pPr>
    <w:rPr>
      <w:b/>
      <w:bCs/>
      <w:sz w:val="20"/>
    </w:rPr>
  </w:style>
  <w:style w:type="character" w:customStyle="1" w:styleId="aff3">
    <w:name w:val="批注主题 字符"/>
    <w:basedOn w:val="afb"/>
    <w:link w:val="aff2"/>
    <w:semiHidden/>
    <w:rsid w:val="00FA09A3"/>
    <w:rPr>
      <w:b/>
      <w:bCs/>
      <w:sz w:val="22"/>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3"/>
    <w:link w:val="2"/>
    <w:qFormat/>
    <w:rsid w:val="00AB6319"/>
    <w:rPr>
      <w:rFonts w:ascii="Arial" w:eastAsia="黑体" w:hAnsi="Arial"/>
      <w:sz w:val="28"/>
      <w:szCs w:val="24"/>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link w:val="30"/>
    <w:qFormat/>
    <w:rsid w:val="00AB6319"/>
    <w:rPr>
      <w:rFonts w:ascii="Arial" w:eastAsia="Arial" w:hAnsi="Arial"/>
      <w:bCs/>
      <w:kern w:val="2"/>
      <w:sz w:val="24"/>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uiPriority w:val="99"/>
    <w:qFormat/>
    <w:rsid w:val="00AB6319"/>
    <w:rPr>
      <w:rFonts w:asciiTheme="majorHAnsi" w:eastAsiaTheme="majorEastAsia" w:hAnsiTheme="majorHAnsi" w:cstheme="majorBidi"/>
      <w:b/>
      <w:bCs/>
      <w:sz w:val="28"/>
      <w:szCs w:val="28"/>
    </w:rPr>
  </w:style>
  <w:style w:type="character" w:customStyle="1" w:styleId="50">
    <w:name w:val="标题 5 字符"/>
    <w:basedOn w:val="a3"/>
    <w:link w:val="5"/>
    <w:qFormat/>
    <w:rsid w:val="00013096"/>
    <w:rPr>
      <w:b/>
      <w:bCs/>
      <w:sz w:val="28"/>
      <w:szCs w:val="28"/>
    </w:rPr>
  </w:style>
  <w:style w:type="paragraph" w:styleId="aff4">
    <w:name w:val="Revision"/>
    <w:hidden/>
    <w:uiPriority w:val="99"/>
    <w:semiHidden/>
    <w:rsid w:val="00934D05"/>
    <w:rPr>
      <w:sz w:val="22"/>
    </w:rPr>
  </w:style>
  <w:style w:type="paragraph" w:styleId="a">
    <w:name w:val="List Bullet"/>
    <w:basedOn w:val="a2"/>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9F0C3-5468-41D4-9A07-F74403A10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6186</TotalTime>
  <Pages>5</Pages>
  <Words>1898</Words>
  <Characters>10820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cp:lastModifiedBy>
  <cp:revision>2166</cp:revision>
  <dcterms:created xsi:type="dcterms:W3CDTF">2024-03-20T08:32:00Z</dcterms:created>
  <dcterms:modified xsi:type="dcterms:W3CDTF">2025-03-27T11:39:00Z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1742789052</vt:lpwstr>
  </property>
</Properties>
</file>